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066" w:rsidRPr="001C08D6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DE2B83">
        <w:rPr>
          <w:rFonts w:eastAsia="Times New Roman" w:cs="Arial"/>
          <w:sz w:val="24"/>
          <w:szCs w:val="20"/>
          <w:lang w:eastAsia="ar-SA"/>
        </w:rPr>
        <w:t>8</w:t>
      </w:r>
      <w:r w:rsidR="009C2E4B">
        <w:rPr>
          <w:rFonts w:eastAsia="Times New Roman" w:cs="Arial"/>
          <w:sz w:val="24"/>
          <w:szCs w:val="20"/>
          <w:lang w:eastAsia="ar-SA"/>
        </w:rPr>
        <w:t>2</w:t>
      </w:r>
      <w:r w:rsidR="009E5DB8">
        <w:rPr>
          <w:rFonts w:eastAsia="Times New Roman" w:cs="Arial"/>
          <w:sz w:val="24"/>
          <w:szCs w:val="20"/>
          <w:lang w:eastAsia="ar-SA"/>
        </w:rPr>
        <w:tab/>
        <w:t>S1</w:t>
      </w:r>
      <w:r w:rsidRPr="00B11D2E">
        <w:rPr>
          <w:rFonts w:cs="Arial"/>
          <w:sz w:val="24"/>
          <w:szCs w:val="24"/>
        </w:rPr>
        <w:t>-1</w:t>
      </w:r>
      <w:r w:rsidR="00237849">
        <w:rPr>
          <w:rFonts w:cs="Arial"/>
          <w:sz w:val="24"/>
          <w:szCs w:val="24"/>
        </w:rPr>
        <w:t>8</w:t>
      </w:r>
      <w:r w:rsidR="009C2E4B">
        <w:rPr>
          <w:rFonts w:cs="Arial"/>
          <w:sz w:val="24"/>
          <w:szCs w:val="24"/>
        </w:rPr>
        <w:t>1</w:t>
      </w:r>
      <w:r w:rsidR="007B3D8D">
        <w:rPr>
          <w:rFonts w:cs="Arial"/>
          <w:sz w:val="24"/>
          <w:szCs w:val="24"/>
        </w:rPr>
        <w:t>300</w:t>
      </w:r>
    </w:p>
    <w:p w:rsidR="00411066" w:rsidRPr="00F45489" w:rsidRDefault="002860CA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Dubrovnik, Croatia, 7 - 11 May 2018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411066" w:rsidRPr="002012B2" w:rsidRDefault="00411066" w:rsidP="00411066">
      <w:pPr>
        <w:suppressAutoHyphens/>
        <w:spacing w:after="120" w:line="240" w:lineRule="auto"/>
        <w:ind w:left="1985" w:hanging="1985"/>
        <w:rPr>
          <w:rFonts w:eastAsia="맑은 고딕" w:cs="Arial"/>
          <w:sz w:val="22"/>
          <w:szCs w:val="20"/>
          <w:lang w:eastAsia="ko-KR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>
        <w:rPr>
          <w:rFonts w:eastAsia="Times New Roman" w:cs="Arial"/>
          <w:sz w:val="22"/>
          <w:szCs w:val="20"/>
          <w:lang w:eastAsia="ar-SA"/>
        </w:rPr>
        <w:t>Agenda</w:t>
      </w:r>
      <w:r w:rsidR="00DE2B83">
        <w:rPr>
          <w:rFonts w:eastAsia="Times New Roman" w:cs="Arial"/>
          <w:sz w:val="22"/>
          <w:szCs w:val="20"/>
          <w:lang w:eastAsia="ar-SA"/>
        </w:rPr>
        <w:t xml:space="preserve"> </w:t>
      </w:r>
      <w:r w:rsidR="002F6B03">
        <w:rPr>
          <w:rFonts w:eastAsia="Times New Roman" w:cs="Arial"/>
          <w:sz w:val="22"/>
          <w:szCs w:val="20"/>
          <w:lang w:eastAsia="ar-SA"/>
        </w:rPr>
        <w:t xml:space="preserve">for </w:t>
      </w:r>
      <w:r w:rsidR="00237849">
        <w:rPr>
          <w:rFonts w:eastAsia="Times New Roman" w:cs="Arial"/>
          <w:sz w:val="22"/>
          <w:szCs w:val="20"/>
          <w:lang w:eastAsia="ar-SA"/>
        </w:rPr>
        <w:t>FS_</w:t>
      </w:r>
      <w:r w:rsidR="007B3D8D">
        <w:rPr>
          <w:rFonts w:eastAsia="Times New Roman" w:cs="Arial"/>
          <w:sz w:val="22"/>
          <w:szCs w:val="20"/>
          <w:lang w:eastAsia="ar-SA"/>
        </w:rPr>
        <w:t>V2XIMP</w:t>
      </w:r>
      <w:r w:rsidR="00237849">
        <w:rPr>
          <w:rFonts w:eastAsia="Times New Roman" w:cs="Arial"/>
          <w:sz w:val="22"/>
          <w:szCs w:val="20"/>
          <w:lang w:eastAsia="ar-SA"/>
        </w:rPr>
        <w:t xml:space="preserve"> (7.</w:t>
      </w:r>
      <w:r w:rsidR="007B3D8D">
        <w:rPr>
          <w:rFonts w:eastAsia="Times New Roman" w:cs="Arial"/>
          <w:sz w:val="22"/>
          <w:szCs w:val="20"/>
          <w:lang w:eastAsia="ar-SA"/>
        </w:rPr>
        <w:t>10</w:t>
      </w:r>
      <w:r w:rsidR="00237849">
        <w:rPr>
          <w:rFonts w:eastAsia="Times New Roman" w:cs="Arial"/>
          <w:sz w:val="22"/>
          <w:szCs w:val="20"/>
          <w:lang w:eastAsia="ar-SA"/>
        </w:rPr>
        <w:t>)</w:t>
      </w:r>
      <w:r w:rsidR="007B3D8D">
        <w:rPr>
          <w:rFonts w:eastAsia="Times New Roman" w:cs="Arial"/>
          <w:sz w:val="22"/>
          <w:szCs w:val="20"/>
          <w:lang w:eastAsia="ar-SA"/>
        </w:rPr>
        <w:t xml:space="preserve"> and FS</w:t>
      </w:r>
      <w:r w:rsidR="00FB21A1">
        <w:rPr>
          <w:rFonts w:eastAsia="Times New Roman" w:cs="Arial"/>
          <w:sz w:val="22"/>
          <w:szCs w:val="20"/>
          <w:lang w:eastAsia="ar-SA"/>
        </w:rPr>
        <w:t>_</w:t>
      </w:r>
      <w:r w:rsidR="007B3D8D">
        <w:rPr>
          <w:rFonts w:eastAsia="Times New Roman" w:cs="Arial"/>
          <w:sz w:val="22"/>
          <w:szCs w:val="20"/>
          <w:lang w:eastAsia="ar-SA"/>
        </w:rPr>
        <w:t>ID_UAS (7.11)</w:t>
      </w:r>
      <w:r w:rsidR="00237849">
        <w:rPr>
          <w:rFonts w:eastAsia="Times New Roman" w:cs="Arial"/>
          <w:sz w:val="22"/>
          <w:szCs w:val="20"/>
          <w:lang w:eastAsia="ar-SA"/>
        </w:rPr>
        <w:t xml:space="preserve"> </w:t>
      </w:r>
      <w:r w:rsidR="002012B2">
        <w:rPr>
          <w:rFonts w:eastAsia="맑은 고딕" w:cs="Arial" w:hint="eastAsia"/>
          <w:sz w:val="22"/>
          <w:szCs w:val="20"/>
          <w:lang w:eastAsia="ko-KR"/>
        </w:rPr>
        <w:t>Drafting Group</w:t>
      </w:r>
    </w:p>
    <w:p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proofErr w:type="gramStart"/>
      <w:r w:rsidRPr="00C94126">
        <w:rPr>
          <w:rFonts w:eastAsia="Times New Roman" w:cs="Arial"/>
          <w:sz w:val="22"/>
          <w:szCs w:val="20"/>
          <w:lang w:eastAsia="ar-SA"/>
        </w:rPr>
        <w:t>Ag.</w:t>
      </w:r>
      <w:proofErr w:type="gramEnd"/>
      <w:r w:rsidRPr="00C94126">
        <w:rPr>
          <w:rFonts w:eastAsia="Times New Roman" w:cs="Arial"/>
          <w:sz w:val="22"/>
          <w:szCs w:val="20"/>
          <w:lang w:eastAsia="ar-SA"/>
        </w:rPr>
        <w:t xml:space="preserve">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 w:rsidR="002F6B03">
        <w:rPr>
          <w:rFonts w:eastAsia="Times New Roman" w:cs="Arial"/>
          <w:sz w:val="22"/>
          <w:szCs w:val="20"/>
          <w:lang w:eastAsia="ar-SA"/>
        </w:rPr>
        <w:t>7.</w:t>
      </w:r>
      <w:r w:rsidR="007B3D8D">
        <w:rPr>
          <w:rFonts w:eastAsia="Times New Roman" w:cs="Arial"/>
          <w:sz w:val="22"/>
          <w:szCs w:val="20"/>
          <w:lang w:eastAsia="ar-SA"/>
        </w:rPr>
        <w:t>10, 7.11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2F6B03" w:rsidRPr="000762D5">
        <w:rPr>
          <w:rFonts w:eastAsia="Times New Roman" w:cs="Arial"/>
          <w:sz w:val="22"/>
          <w:szCs w:val="20"/>
          <w:lang w:eastAsia="ar-SA"/>
        </w:rPr>
        <w:t xml:space="preserve">Drafting </w:t>
      </w:r>
      <w:r w:rsidR="009C2E4B">
        <w:rPr>
          <w:rFonts w:eastAsia="Times New Roman" w:cs="Arial"/>
          <w:sz w:val="22"/>
          <w:szCs w:val="20"/>
          <w:lang w:eastAsia="ar-SA"/>
        </w:rPr>
        <w:t>Group</w:t>
      </w:r>
      <w:r w:rsidR="002F6B03" w:rsidRPr="000762D5">
        <w:rPr>
          <w:rFonts w:eastAsia="Times New Roman" w:cs="Arial"/>
          <w:sz w:val="22"/>
          <w:szCs w:val="20"/>
          <w:lang w:eastAsia="ar-SA"/>
        </w:rPr>
        <w:t xml:space="preserve"> Chair / Vice Chairman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2F6B03">
        <w:rPr>
          <w:rFonts w:eastAsia="Times New Roman" w:cs="Arial"/>
          <w:sz w:val="22"/>
          <w:szCs w:val="20"/>
          <w:lang w:eastAsia="ar-SA"/>
        </w:rPr>
        <w:t>Ki-Dong Lee (kidong.lee (at) lge.com)</w:t>
      </w:r>
    </w:p>
    <w:p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7F4C95" w:rsidRPr="00F45489" w:rsidRDefault="007F4C95" w:rsidP="007F4C9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F45489">
        <w:rPr>
          <w:rFonts w:eastAsia="MS Mincho" w:cs="Arial"/>
          <w:bCs/>
          <w:sz w:val="36"/>
          <w:szCs w:val="36"/>
          <w:lang w:eastAsia="ar-SA"/>
        </w:rPr>
        <w:t xml:space="preserve">SA1 </w:t>
      </w:r>
      <w:r w:rsidR="00237849">
        <w:rPr>
          <w:rFonts w:eastAsia="MS Mincho" w:cs="Arial"/>
          <w:bCs/>
          <w:sz w:val="36"/>
          <w:szCs w:val="36"/>
          <w:lang w:eastAsia="ar-SA"/>
        </w:rPr>
        <w:t>FS_</w:t>
      </w:r>
      <w:r w:rsidR="007B3D8D">
        <w:rPr>
          <w:rFonts w:eastAsia="MS Mincho" w:cs="Arial"/>
          <w:bCs/>
          <w:sz w:val="36"/>
          <w:szCs w:val="36"/>
          <w:lang w:eastAsia="ar-SA"/>
        </w:rPr>
        <w:t>V2XIMP and FS_ID_UAS</w:t>
      </w:r>
      <w:r w:rsidR="00237849">
        <w:rPr>
          <w:rFonts w:eastAsia="MS Mincho" w:cs="Arial"/>
          <w:bCs/>
          <w:sz w:val="36"/>
          <w:szCs w:val="36"/>
          <w:lang w:eastAsia="ar-SA"/>
        </w:rPr>
        <w:t xml:space="preserve"> </w:t>
      </w:r>
      <w:r w:rsidRPr="00F45489">
        <w:rPr>
          <w:rFonts w:eastAsia="MS Mincho" w:cs="Arial"/>
          <w:bCs/>
          <w:sz w:val="36"/>
          <w:szCs w:val="36"/>
          <w:lang w:eastAsia="ar-SA"/>
        </w:rPr>
        <w:t xml:space="preserve">AGENDA </w:t>
      </w:r>
    </w:p>
    <w:p w:rsidR="007F4C95" w:rsidRPr="00015298" w:rsidRDefault="007F4C95" w:rsidP="007F4C95">
      <w:pPr>
        <w:keepNext/>
        <w:suppressAutoHyphens/>
        <w:spacing w:before="240" w:after="120" w:line="240" w:lineRule="auto"/>
        <w:jc w:val="center"/>
        <w:rPr>
          <w:rFonts w:eastAsia="Arial Unicode MS" w:cs="Arial"/>
          <w:bCs/>
          <w:sz w:val="36"/>
          <w:szCs w:val="36"/>
          <w:lang w:eastAsia="ar-SA"/>
        </w:rPr>
      </w:pPr>
    </w:p>
    <w:p w:rsidR="00961D81" w:rsidRDefault="00961D81" w:rsidP="00237849">
      <w:pPr>
        <w:suppressAutoHyphens/>
        <w:spacing w:after="0" w:line="240" w:lineRule="auto"/>
        <w:rPr>
          <w:rFonts w:eastAsia="MS Mincho" w:cs="Arial"/>
          <w:iCs/>
          <w:sz w:val="24"/>
          <w:szCs w:val="28"/>
          <w:lang w:eastAsia="ar-SA"/>
        </w:rPr>
      </w:pPr>
    </w:p>
    <w:p w:rsidR="009C2E4B" w:rsidRPr="008754F9" w:rsidRDefault="009C2E4B" w:rsidP="009C2E4B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9C2E4B" w:rsidRPr="00F774D3" w:rsidRDefault="009C2E4B" w:rsidP="009C2E4B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  <w:r w:rsidRPr="00166C5F">
        <w:rPr>
          <w:rFonts w:eastAsia="Arial Unicode MS"/>
          <w:sz w:val="24"/>
          <w:szCs w:val="24"/>
          <w:lang w:eastAsia="ar-SA"/>
        </w:rPr>
        <w:t>Villa Argentina Salon</w:t>
      </w:r>
    </w:p>
    <w:p w:rsidR="009C2E4B" w:rsidRPr="00772E0F" w:rsidRDefault="009C2E4B" w:rsidP="009C2E4B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proofErr w:type="spellStart"/>
      <w:r w:rsidRPr="00166C5F">
        <w:rPr>
          <w:rFonts w:eastAsia="Arial Unicode MS" w:cs="Arial"/>
          <w:color w:val="00B050"/>
          <w:sz w:val="24"/>
          <w:szCs w:val="24"/>
          <w:lang w:eastAsia="ar-SA"/>
        </w:rPr>
        <w:t>Galeon</w:t>
      </w:r>
      <w:proofErr w:type="spellEnd"/>
    </w:p>
    <w:p w:rsidR="009C2E4B" w:rsidRPr="00015298" w:rsidRDefault="009C2E4B" w:rsidP="009C2E4B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44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</w:tblGrid>
      <w:tr w:rsidR="009C2E4B" w:rsidRPr="00015298" w:rsidTr="009C2E4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E4B" w:rsidRPr="00015298" w:rsidRDefault="009C2E4B" w:rsidP="00737333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E4B" w:rsidRPr="00015298" w:rsidRDefault="009C2E4B" w:rsidP="00737333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9C2E4B" w:rsidRPr="00015298" w:rsidRDefault="009C2E4B" w:rsidP="00737333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9C2E4B" w:rsidRPr="00015298" w:rsidRDefault="009C2E4B" w:rsidP="00737333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9C2E4B" w:rsidRPr="00AB0F3E" w:rsidTr="009C2E4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9C2E4B" w:rsidRPr="00AB0F3E" w:rsidRDefault="009C2E4B" w:rsidP="00737333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AB0F3E" w:rsidRDefault="009C2E4B" w:rsidP="00737333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10</w:t>
            </w:r>
          </w:p>
          <w:p w:rsidR="009C2E4B" w:rsidRPr="00AB0F3E" w:rsidRDefault="009C2E4B" w:rsidP="0073733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9C2E4B" w:rsidRPr="00AB0F3E" w:rsidRDefault="009C2E4B" w:rsidP="00737333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9C2E4B" w:rsidRPr="00BD600A" w:rsidRDefault="009C2E4B" w:rsidP="0073733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9C2E4B" w:rsidRPr="000125EA" w:rsidRDefault="009C2E4B" w:rsidP="0073733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9C2E4B" w:rsidRPr="00AB0F3E" w:rsidTr="002860CA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9C2E4B" w:rsidRPr="00AB0F3E" w:rsidRDefault="009C2E4B" w:rsidP="0073733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AB0F3E" w:rsidRDefault="009C2E4B" w:rsidP="00737333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9C2E4B" w:rsidRPr="00AB0F3E" w:rsidRDefault="009C2E4B" w:rsidP="0073733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9C2E4B" w:rsidRPr="00AB0F3E" w:rsidRDefault="009C2E4B" w:rsidP="0073733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2E4B" w:rsidRPr="008B2A7B" w:rsidRDefault="009C2E4B" w:rsidP="0073733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2E4B" w:rsidRPr="00AB0F3E" w:rsidRDefault="009C2E4B" w:rsidP="0073733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9C2E4B" w:rsidRPr="00AB0F3E" w:rsidTr="009C2E4B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AB0F3E" w:rsidRDefault="009C2E4B" w:rsidP="0073733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9C2E4B" w:rsidRPr="00AB0F3E" w:rsidRDefault="009C2E4B" w:rsidP="0073733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415AA2" w:rsidRDefault="009C2E4B" w:rsidP="0073733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415AA2" w:rsidRDefault="009C2E4B" w:rsidP="0073733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9C2E4B" w:rsidRPr="00AB0F3E" w:rsidTr="009C2E4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9C2E4B" w:rsidRPr="00AB0F3E" w:rsidRDefault="009C2E4B" w:rsidP="0073733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AB0F3E" w:rsidRDefault="009C2E4B" w:rsidP="0073733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9C2E4B" w:rsidRPr="00AB0F3E" w:rsidRDefault="009C2E4B" w:rsidP="0073733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9C2E4B" w:rsidRPr="00AB0F3E" w:rsidRDefault="009C2E4B" w:rsidP="0073733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2E4B" w:rsidRPr="00CF100E" w:rsidRDefault="009C2E4B" w:rsidP="0073733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2E4B" w:rsidRPr="00AB0F3E" w:rsidRDefault="009C2E4B" w:rsidP="0073733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9C2E4B" w:rsidRPr="00AB0F3E" w:rsidTr="009C2E4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AB0F3E" w:rsidRDefault="009C2E4B" w:rsidP="00737333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9C2E4B" w:rsidRPr="00AB0F3E" w:rsidRDefault="009C2E4B" w:rsidP="00737333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415AA2" w:rsidRDefault="009C2E4B" w:rsidP="0073733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415AA2" w:rsidRDefault="009C2E4B" w:rsidP="0073733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9C2E4B" w:rsidRPr="00AB0F3E" w:rsidTr="009C2E4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9C2E4B" w:rsidRPr="00AB0F3E" w:rsidRDefault="009C2E4B" w:rsidP="0073733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AB0F3E" w:rsidRDefault="009C2E4B" w:rsidP="0073733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9C2E4B" w:rsidRPr="00AB0F3E" w:rsidRDefault="009C2E4B" w:rsidP="0073733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9C2E4B" w:rsidRPr="00AB0F3E" w:rsidRDefault="009C2E4B" w:rsidP="0073733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2E4B" w:rsidRPr="00AB0F3E" w:rsidRDefault="009C2E4B" w:rsidP="0073733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2E4B" w:rsidRPr="00AB0F3E" w:rsidRDefault="009C2E4B" w:rsidP="0073733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  <w:p w:rsidR="009C2E4B" w:rsidRPr="00AB0F3E" w:rsidRDefault="009C2E4B" w:rsidP="0073733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</w:tr>
      <w:tr w:rsidR="009C2E4B" w:rsidRPr="00AB0F3E" w:rsidTr="009C2E4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AB0F3E" w:rsidRDefault="009C2E4B" w:rsidP="00737333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9C2E4B" w:rsidRPr="00AB0F3E" w:rsidRDefault="009C2E4B" w:rsidP="00737333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415AA2" w:rsidRDefault="009C2E4B" w:rsidP="0073733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415AA2" w:rsidRDefault="009C2E4B" w:rsidP="00737333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9C2E4B" w:rsidRPr="00015298" w:rsidTr="009C2E4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9C2E4B" w:rsidRPr="00AB0F3E" w:rsidRDefault="009C2E4B" w:rsidP="0073733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AB0F3E" w:rsidRDefault="009C2E4B" w:rsidP="00737333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9C2E4B" w:rsidRPr="00AB0F3E" w:rsidRDefault="009C2E4B" w:rsidP="0073733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9C2E4B" w:rsidRPr="00AB0F3E" w:rsidRDefault="009C2E4B" w:rsidP="0073733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2E4B" w:rsidRPr="00AB0F3E" w:rsidRDefault="009C2E4B" w:rsidP="0073733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2E4B" w:rsidRPr="00AB0F3E" w:rsidRDefault="009C2E4B" w:rsidP="0073733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9C2E4B" w:rsidRPr="004C4A40" w:rsidRDefault="009C2E4B" w:rsidP="0073733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E06387"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V2Ximp+ID_UAS</w:t>
            </w:r>
          </w:p>
        </w:tc>
      </w:tr>
      <w:tr w:rsidR="009C2E4B" w:rsidRPr="00AB0F3E" w:rsidTr="009C2E4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AB0F3E" w:rsidRDefault="009C2E4B" w:rsidP="00737333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9C2E4B" w:rsidRPr="00AB0F3E" w:rsidRDefault="009C2E4B" w:rsidP="0073733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415AA2" w:rsidRDefault="009C2E4B" w:rsidP="0073733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415AA2" w:rsidRDefault="009C2E4B" w:rsidP="00737333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9C2E4B" w:rsidRPr="00015298" w:rsidTr="009C2E4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AB0F3E" w:rsidRDefault="009C2E4B" w:rsidP="0073733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AB0F3E" w:rsidRDefault="009C2E4B" w:rsidP="00737333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9C2E4B" w:rsidRPr="00AB0F3E" w:rsidRDefault="009C2E4B" w:rsidP="0073733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9C2E4B" w:rsidRPr="00AB0F3E" w:rsidRDefault="009C2E4B" w:rsidP="00737333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9C2E4B" w:rsidRPr="00BD4335" w:rsidRDefault="009C2E4B" w:rsidP="0073733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9C2E4B" w:rsidRPr="00AB0F3E" w:rsidRDefault="009C2E4B" w:rsidP="0073733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9C2E4B" w:rsidRPr="006620C9" w:rsidRDefault="009C2E4B" w:rsidP="0073733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E06387"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V2Ximp+ID_UAS</w:t>
            </w:r>
          </w:p>
        </w:tc>
      </w:tr>
    </w:tbl>
    <w:p w:rsidR="009C2E4B" w:rsidRPr="00015298" w:rsidRDefault="009C2E4B" w:rsidP="009C2E4B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9C2E4B" w:rsidRPr="008754F9" w:rsidRDefault="009C2E4B" w:rsidP="009C2E4B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</w:p>
    <w:p w:rsidR="009C2E4B" w:rsidRDefault="009C2E4B" w:rsidP="009C2E4B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</w:t>
      </w:r>
      <w:r w:rsidRPr="00015298">
        <w:rPr>
          <w:rFonts w:eastAsia="Arial Unicode MS" w:cs="Arial"/>
          <w:b/>
          <w:sz w:val="20"/>
          <w:szCs w:val="20"/>
          <w:lang w:eastAsia="ar-SA"/>
        </w:rPr>
        <w:t>lots scheduled b</w:t>
      </w:r>
      <w:r>
        <w:rPr>
          <w:rFonts w:eastAsia="Arial Unicode MS" w:cs="Arial"/>
          <w:b/>
          <w:sz w:val="20"/>
          <w:szCs w:val="20"/>
          <w:lang w:eastAsia="ar-SA"/>
        </w:rPr>
        <w:t xml:space="preserve">ased on contributions submitted </w:t>
      </w:r>
    </w:p>
    <w:p w:rsidR="009C2E4B" w:rsidRDefault="009C2E4B" w:rsidP="009C2E4B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Slot allocation is a rough guideline and is subject to change during the meeting week</w:t>
      </w:r>
    </w:p>
    <w:p w:rsidR="009C2E4B" w:rsidRDefault="009C2E4B" w:rsidP="009C2E4B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:rsidR="009C2E4B" w:rsidRDefault="009C2E4B" w:rsidP="009C2E4B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9C2E4B" w:rsidRDefault="009C2E4B" w:rsidP="009C2E4B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chairs:</w:t>
      </w:r>
    </w:p>
    <w:p w:rsidR="009C2E4B" w:rsidRDefault="009C2E4B" w:rsidP="009C2E4B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Ki-Dong Lee: CAV and V2Ximp+ID_UAS</w:t>
      </w:r>
    </w:p>
    <w:p w:rsidR="009C2E4B" w:rsidRDefault="009C2E4B" w:rsidP="009C2E4B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Greg Schumacher: Railway and enIMS+5GMSF+QoS_Mon+MPS</w:t>
      </w:r>
    </w:p>
    <w:p w:rsidR="009C2E4B" w:rsidRDefault="009C2E4B" w:rsidP="009C2E4B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 xml:space="preserve">Toon </w:t>
      </w:r>
      <w:proofErr w:type="spellStart"/>
      <w:r>
        <w:rPr>
          <w:rFonts w:eastAsia="Times New Roman"/>
          <w:b/>
          <w:sz w:val="20"/>
          <w:szCs w:val="20"/>
          <w:lang w:val="en-US"/>
        </w:rPr>
        <w:t>Norp</w:t>
      </w:r>
      <w:proofErr w:type="spellEnd"/>
      <w:r>
        <w:rPr>
          <w:rFonts w:eastAsia="Times New Roman"/>
          <w:b/>
          <w:sz w:val="20"/>
          <w:szCs w:val="20"/>
          <w:lang w:val="en-US"/>
        </w:rPr>
        <w:t>: HYPOS+5GSAT+MARCOM and BMNS+LUCIA</w:t>
      </w:r>
    </w:p>
    <w:p w:rsidR="009156E5" w:rsidRDefault="009156E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p w:rsidR="009156E5" w:rsidRDefault="009156E5" w:rsidP="007F4C9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345EA9" w:rsidRDefault="00345EA9" w:rsidP="00345EA9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tbl>
      <w:tblPr>
        <w:tblW w:w="1449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598"/>
        <w:gridCol w:w="100"/>
        <w:gridCol w:w="1000"/>
        <w:gridCol w:w="918"/>
        <w:gridCol w:w="1634"/>
        <w:gridCol w:w="787"/>
        <w:gridCol w:w="3607"/>
        <w:gridCol w:w="971"/>
        <w:gridCol w:w="1207"/>
        <w:gridCol w:w="598"/>
        <w:gridCol w:w="3079"/>
      </w:tblGrid>
      <w:tr w:rsidR="00BE702A" w:rsidRPr="00B04844" w:rsidTr="00B1640C">
        <w:trPr>
          <w:trHeight w:val="141"/>
        </w:trPr>
        <w:tc>
          <w:tcPr>
            <w:tcW w:w="14499" w:type="dxa"/>
            <w:gridSpan w:val="11"/>
            <w:shd w:val="clear" w:color="auto" w:fill="F2F2F2"/>
          </w:tcPr>
          <w:p w:rsidR="00BE702A" w:rsidRPr="00F45489" w:rsidRDefault="00BE702A" w:rsidP="00A234B4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Study Item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ontributions</w:t>
            </w:r>
          </w:p>
        </w:tc>
      </w:tr>
      <w:tr w:rsidR="00B1640C" w:rsidRPr="00B04844" w:rsidTr="00B1640C">
        <w:trPr>
          <w:trHeight w:val="141"/>
        </w:trPr>
        <w:tc>
          <w:tcPr>
            <w:tcW w:w="14494" w:type="dxa"/>
            <w:gridSpan w:val="11"/>
            <w:tcBorders>
              <w:bottom w:val="nil"/>
            </w:tcBorders>
            <w:shd w:val="clear" w:color="auto" w:fill="F2F2F2"/>
          </w:tcPr>
          <w:p w:rsidR="00B1640C" w:rsidRPr="009504CA" w:rsidRDefault="00B1640C" w:rsidP="00737333">
            <w:pPr>
              <w:pStyle w:val="Heading2"/>
              <w:rPr>
                <w:lang w:val="en-US"/>
              </w:rPr>
            </w:pPr>
            <w:r w:rsidRPr="009504CA">
              <w:t>FS_</w:t>
            </w:r>
            <w:r>
              <w:t xml:space="preserve">V2XIMP: </w:t>
            </w:r>
            <w:r w:rsidRPr="007205A7">
              <w:rPr>
                <w:lang w:val="it-IT"/>
              </w:rPr>
              <w:t xml:space="preserve">Study on Improvement of V2X Service Handling </w:t>
            </w:r>
            <w:r>
              <w:t>[</w:t>
            </w:r>
            <w:r>
              <w:rPr>
                <w:bCs/>
              </w:rPr>
              <w:t>SP-180247</w:t>
            </w:r>
            <w:r w:rsidRPr="009504CA">
              <w:rPr>
                <w:bCs/>
              </w:rPr>
              <w:t>]</w:t>
            </w:r>
          </w:p>
        </w:tc>
      </w:tr>
      <w:tr w:rsidR="00B1640C" w:rsidRPr="00B04844" w:rsidTr="00B1640C">
        <w:trPr>
          <w:trHeight w:val="141"/>
        </w:trPr>
        <w:tc>
          <w:tcPr>
            <w:tcW w:w="14494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B1640C" w:rsidRPr="004067FF" w:rsidRDefault="00B1640C" w:rsidP="00737333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B1640C" w:rsidRPr="00411066" w:rsidRDefault="00B1640C" w:rsidP="0073733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version: TR 22.886v15.1.0</w:t>
            </w:r>
          </w:p>
          <w:p w:rsidR="00B1640C" w:rsidRPr="00411066" w:rsidRDefault="00B1640C" w:rsidP="0073733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SA#80 (06/2018)</w:t>
            </w:r>
          </w:p>
          <w:p w:rsidR="00B1640C" w:rsidRDefault="00B1640C" w:rsidP="0073733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B1640C" w:rsidRPr="004070E3" w:rsidRDefault="00B1640C" w:rsidP="0073733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NOTE :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proposed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updates of TR22.886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need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to use the CR format, as TR22.886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is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an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approved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TR</w:t>
            </w:r>
          </w:p>
          <w:p w:rsidR="00B1640C" w:rsidRPr="005767CB" w:rsidRDefault="00B1640C" w:rsidP="00737333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</w:p>
        </w:tc>
      </w:tr>
      <w:tr w:rsidR="00B1640C" w:rsidRPr="00A75C05" w:rsidTr="00B1640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170325" w:rsidRDefault="004A2D9C" w:rsidP="0073733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9" w:history="1">
              <w:r w:rsidR="00B1640C" w:rsidRPr="003A02AE">
                <w:rPr>
                  <w:rStyle w:val="Hyperlink"/>
                  <w:rFonts w:cs="Arial"/>
                </w:rPr>
                <w:t>S1-181205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</w:pPr>
            <w:r w:rsidRPr="00746E12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</w:pPr>
            <w:r w:rsidRPr="00746E12">
              <w:rPr>
                <w:rFonts w:eastAsia="SimSun"/>
                <w:lang w:eastAsia="en-GB"/>
              </w:rPr>
              <w:t xml:space="preserve">FS_V2XIMP: Discussion on predictive </w:t>
            </w:r>
            <w:proofErr w:type="spellStart"/>
            <w:r w:rsidRPr="00746E12">
              <w:rPr>
                <w:rFonts w:eastAsia="SimSun"/>
                <w:lang w:eastAsia="en-GB"/>
              </w:rPr>
              <w:t>QoS</w:t>
            </w:r>
            <w:proofErr w:type="spellEnd"/>
            <w:r w:rsidRPr="00746E12">
              <w:rPr>
                <w:rFonts w:eastAsia="SimSun"/>
                <w:lang w:eastAsia="en-GB"/>
              </w:rPr>
              <w:t xml:space="preserve"> and Level of Automation changes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1640C" w:rsidRPr="00A75C05" w:rsidTr="00B1640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E4203F" w:rsidRDefault="004A2D9C" w:rsidP="0073733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0" w:history="1">
              <w:r w:rsidR="00B1640C" w:rsidRPr="003A02AE">
                <w:rPr>
                  <w:rStyle w:val="Hyperlink"/>
                  <w:rFonts w:cs="Arial"/>
                </w:rPr>
                <w:t>S1-181078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</w:pPr>
            <w:r>
              <w:rPr>
                <w:noProof/>
                <w:lang w:eastAsia="ko-KR"/>
              </w:rPr>
              <w:t>LG Electronics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</w:pPr>
            <w:r>
              <w:t>C</w:t>
            </w:r>
            <w:r w:rsidRPr="001C7424">
              <w:t>R22.</w:t>
            </w:r>
            <w:r>
              <w:t>886</w:t>
            </w:r>
            <w:r w:rsidRPr="001C7424">
              <w:t>v1</w:t>
            </w:r>
            <w:r>
              <w:t>5</w:t>
            </w:r>
            <w:r w:rsidRPr="001C7424">
              <w:t>.</w:t>
            </w:r>
            <w:r>
              <w:t>1</w:t>
            </w:r>
            <w:r w:rsidRPr="001C7424">
              <w:t>.0:</w:t>
            </w:r>
            <w:r>
              <w:t xml:space="preserve"> </w:t>
            </w:r>
            <w:r>
              <w:rPr>
                <w:noProof/>
                <w:lang w:eastAsia="ko-KR"/>
              </w:rPr>
              <w:t>New Use Case: Assistance to Remote Driving Application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  <w:lang w:eastAsia="ko-KR"/>
              </w:rPr>
              <w:t>FS_V2XIMP</w:t>
            </w: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 Rel-16 CR 00</w:t>
            </w:r>
            <w:r>
              <w:rPr>
                <w:rFonts w:eastAsia="Times New Roman" w:cs="Arial"/>
                <w:szCs w:val="18"/>
                <w:lang w:val="en-US" w:eastAsia="ar-SA"/>
              </w:rPr>
              <w:t>16</w:t>
            </w: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 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B</w:t>
            </w:r>
          </w:p>
        </w:tc>
      </w:tr>
      <w:tr w:rsidR="00B1640C" w:rsidRPr="00A75C05" w:rsidTr="00B1640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170325" w:rsidRDefault="004A2D9C" w:rsidP="0073733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1" w:history="1">
              <w:r w:rsidR="00B1640C" w:rsidRPr="003A02AE">
                <w:rPr>
                  <w:rStyle w:val="Hyperlink"/>
                  <w:rFonts w:cs="Arial"/>
                </w:rPr>
                <w:t>S1-181079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</w:pPr>
            <w:r>
              <w:rPr>
                <w:noProof/>
                <w:lang w:eastAsia="ko-KR"/>
              </w:rPr>
              <w:t>LG Electronics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</w:pPr>
            <w:r>
              <w:t>C</w:t>
            </w:r>
            <w:r w:rsidRPr="001C7424">
              <w:t>R22.</w:t>
            </w:r>
            <w:r>
              <w:t>886</w:t>
            </w:r>
            <w:r w:rsidRPr="001C7424">
              <w:t>v1</w:t>
            </w:r>
            <w:r>
              <w:t>5</w:t>
            </w:r>
            <w:r w:rsidRPr="001C7424">
              <w:t>.</w:t>
            </w:r>
            <w:r>
              <w:t>1</w:t>
            </w:r>
            <w:r w:rsidRPr="001C7424">
              <w:t>.0:</w:t>
            </w:r>
            <w:r>
              <w:t xml:space="preserve"> </w:t>
            </w:r>
            <w:r>
              <w:rPr>
                <w:noProof/>
                <w:lang w:eastAsia="ko-KR"/>
              </w:rPr>
              <w:t>New Use Case: A</w:t>
            </w:r>
            <w:r>
              <w:rPr>
                <w:rFonts w:hint="eastAsia"/>
                <w:noProof/>
                <w:lang w:eastAsia="ko-KR"/>
              </w:rPr>
              <w:t xml:space="preserve">djustment of </w:t>
            </w:r>
            <w:r>
              <w:rPr>
                <w:noProof/>
                <w:lang w:eastAsia="ko-KR"/>
              </w:rPr>
              <w:t>configuration of Platooning Application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  <w:lang w:eastAsia="ko-KR"/>
              </w:rPr>
              <w:t>FS_V2XIMP</w:t>
            </w: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 Rel-16 CR 00</w:t>
            </w:r>
            <w:r>
              <w:rPr>
                <w:rFonts w:eastAsia="Times New Roman" w:cs="Arial"/>
                <w:szCs w:val="18"/>
                <w:lang w:val="en-US" w:eastAsia="ar-SA"/>
              </w:rPr>
              <w:t>17</w:t>
            </w: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 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B</w:t>
            </w:r>
          </w:p>
        </w:tc>
      </w:tr>
      <w:tr w:rsidR="00B1640C" w:rsidRPr="00A75C05" w:rsidTr="00B1640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170325" w:rsidRDefault="004A2D9C" w:rsidP="0073733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2" w:history="1">
              <w:r w:rsidR="00B1640C" w:rsidRPr="003A02AE">
                <w:rPr>
                  <w:rStyle w:val="Hyperlink"/>
                  <w:rFonts w:cs="Arial"/>
                </w:rPr>
                <w:t>S1-181080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</w:pPr>
            <w:r>
              <w:rPr>
                <w:noProof/>
                <w:lang w:eastAsia="ko-KR"/>
              </w:rPr>
              <w:t>LG Electronics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</w:pPr>
            <w:r>
              <w:t>C</w:t>
            </w:r>
            <w:r w:rsidRPr="001C7424">
              <w:t>R22.</w:t>
            </w:r>
            <w:r>
              <w:t>886</w:t>
            </w:r>
            <w:r w:rsidRPr="001C7424">
              <w:t>v1</w:t>
            </w:r>
            <w:r>
              <w:t>5</w:t>
            </w:r>
            <w:r w:rsidRPr="001C7424">
              <w:t>.</w:t>
            </w:r>
            <w:r>
              <w:t>1</w:t>
            </w:r>
            <w:r w:rsidRPr="001C7424">
              <w:t>.0:</w:t>
            </w:r>
            <w:r>
              <w:rPr>
                <w:noProof/>
                <w:lang w:eastAsia="ko-KR"/>
              </w:rPr>
              <w:t xml:space="preserve"> New Use Case: </w:t>
            </w:r>
            <w:r>
              <w:rPr>
                <w:rFonts w:hint="eastAsia"/>
                <w:noProof/>
                <w:lang w:eastAsia="ko-KR"/>
              </w:rPr>
              <w:t>Adjustment of Automated Driving</w:t>
            </w:r>
            <w:r>
              <w:rPr>
                <w:noProof/>
                <w:lang w:eastAsia="ko-KR"/>
              </w:rPr>
              <w:t xml:space="preserve"> – General Aspect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  <w:lang w:eastAsia="ko-KR"/>
              </w:rPr>
              <w:t>FS_V2XIMP</w:t>
            </w: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 Rel-16 CR 00</w:t>
            </w:r>
            <w:r>
              <w:rPr>
                <w:rFonts w:eastAsia="Times New Roman" w:cs="Arial"/>
                <w:szCs w:val="18"/>
                <w:lang w:val="en-US" w:eastAsia="ar-SA"/>
              </w:rPr>
              <w:t>18</w:t>
            </w: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 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B</w:t>
            </w:r>
          </w:p>
        </w:tc>
      </w:tr>
      <w:tr w:rsidR="00B1640C" w:rsidRPr="00A75C05" w:rsidTr="00B1640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E4203F" w:rsidRDefault="004A2D9C" w:rsidP="0073733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3" w:history="1">
              <w:r w:rsidR="00B1640C" w:rsidRPr="003A02AE">
                <w:rPr>
                  <w:rStyle w:val="Hyperlink"/>
                  <w:rFonts w:cs="Arial"/>
                </w:rPr>
                <w:t>S1-181081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</w:pPr>
            <w:r>
              <w:rPr>
                <w:noProof/>
                <w:lang w:eastAsia="ko-KR"/>
              </w:rPr>
              <w:t>LG Electronics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</w:pPr>
            <w:r>
              <w:t>C</w:t>
            </w:r>
            <w:r w:rsidRPr="001C7424">
              <w:t>R22.</w:t>
            </w:r>
            <w:r>
              <w:t>886</w:t>
            </w:r>
            <w:r w:rsidRPr="001C7424">
              <w:t>v1</w:t>
            </w:r>
            <w:r>
              <w:t>5</w:t>
            </w:r>
            <w:r w:rsidRPr="001C7424">
              <w:t>.</w:t>
            </w:r>
            <w:r>
              <w:t>1</w:t>
            </w:r>
            <w:r w:rsidRPr="001C7424">
              <w:t>.0:</w:t>
            </w:r>
            <w:r>
              <w:rPr>
                <w:noProof/>
                <w:lang w:eastAsia="ko-KR"/>
              </w:rPr>
              <w:t xml:space="preserve"> New Use Case: </w:t>
            </w:r>
            <w:r>
              <w:rPr>
                <w:rFonts w:hint="eastAsia"/>
                <w:noProof/>
                <w:lang w:eastAsia="ko-KR"/>
              </w:rPr>
              <w:t>Adjustment of Automated Driving</w:t>
            </w:r>
            <w:r>
              <w:rPr>
                <w:noProof/>
                <w:lang w:eastAsia="ko-KR"/>
              </w:rPr>
              <w:t xml:space="preserve"> – General Aspect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  <w:lang w:eastAsia="ko-KR"/>
              </w:rPr>
              <w:t>FS_V2XIMP</w:t>
            </w: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 Rel-16 CR 00</w:t>
            </w:r>
            <w:r>
              <w:rPr>
                <w:rFonts w:eastAsia="Times New Roman" w:cs="Arial"/>
                <w:szCs w:val="18"/>
                <w:lang w:val="en-US" w:eastAsia="ar-SA"/>
              </w:rPr>
              <w:t>19</w:t>
            </w: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 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B</w:t>
            </w:r>
          </w:p>
        </w:tc>
      </w:tr>
      <w:tr w:rsidR="00B1640C" w:rsidRPr="00A75C05" w:rsidTr="00B1640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170325" w:rsidRDefault="004A2D9C" w:rsidP="0073733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4" w:history="1">
              <w:r w:rsidR="00B1640C" w:rsidRPr="003061F0">
                <w:rPr>
                  <w:rStyle w:val="Hyperlink"/>
                  <w:rFonts w:cs="Arial"/>
                </w:rPr>
                <w:t>S1-181082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</w:pPr>
            <w:r>
              <w:rPr>
                <w:noProof/>
                <w:lang w:eastAsia="ko-KR"/>
              </w:rPr>
              <w:t>LG Electronics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</w:pPr>
            <w:r>
              <w:t>C</w:t>
            </w:r>
            <w:r w:rsidRPr="001C7424">
              <w:t>R22.</w:t>
            </w:r>
            <w:r>
              <w:t>886</w:t>
            </w:r>
            <w:r w:rsidRPr="001C7424">
              <w:t>v1</w:t>
            </w:r>
            <w:r>
              <w:t>5</w:t>
            </w:r>
            <w:r w:rsidRPr="001C7424">
              <w:t>.</w:t>
            </w:r>
            <w:r>
              <w:t>1</w:t>
            </w:r>
            <w:r w:rsidRPr="001C7424">
              <w:t>.0:</w:t>
            </w:r>
            <w:r>
              <w:rPr>
                <w:noProof/>
                <w:lang w:eastAsia="ko-KR"/>
              </w:rPr>
              <w:t xml:space="preserve"> New Use Case: </w:t>
            </w:r>
            <w:r>
              <w:rPr>
                <w:rFonts w:hint="eastAsia"/>
                <w:noProof/>
                <w:lang w:eastAsia="ko-KR"/>
              </w:rPr>
              <w:t>Adjustment of Automated Driving</w:t>
            </w:r>
            <w:r>
              <w:rPr>
                <w:noProof/>
                <w:lang w:eastAsia="ko-KR"/>
              </w:rPr>
              <w:t xml:space="preserve"> – other aspect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  <w:lang w:eastAsia="ko-KR"/>
              </w:rPr>
              <w:t>FS_V2XIMP</w:t>
            </w: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 Rel-16 CR 00</w:t>
            </w:r>
            <w:r>
              <w:rPr>
                <w:rFonts w:eastAsia="Times New Roman" w:cs="Arial"/>
                <w:szCs w:val="18"/>
                <w:lang w:val="en-US" w:eastAsia="ar-SA"/>
              </w:rPr>
              <w:t>20</w:t>
            </w: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 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B</w:t>
            </w:r>
          </w:p>
        </w:tc>
      </w:tr>
      <w:tr w:rsidR="00B1640C" w:rsidRPr="00A75C05" w:rsidTr="00B1640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640C" w:rsidRPr="003061F0" w:rsidRDefault="00B1640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61F0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640C" w:rsidRPr="003061F0" w:rsidRDefault="004A2D9C" w:rsidP="00737333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5" w:history="1">
              <w:r w:rsidR="00B1640C" w:rsidRPr="003061F0">
                <w:rPr>
                  <w:rStyle w:val="Hyperlink"/>
                  <w:rFonts w:cs="Arial"/>
                </w:rPr>
                <w:t>S1-181083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640C" w:rsidRPr="003061F0" w:rsidRDefault="00B1640C" w:rsidP="00737333">
            <w:pPr>
              <w:snapToGrid w:val="0"/>
              <w:spacing w:after="0" w:line="240" w:lineRule="auto"/>
            </w:pPr>
            <w:r w:rsidRPr="003061F0">
              <w:rPr>
                <w:noProof/>
                <w:lang w:eastAsia="ko-KR"/>
              </w:rPr>
              <w:t>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640C" w:rsidRPr="003061F0" w:rsidRDefault="00B1640C" w:rsidP="00737333">
            <w:pPr>
              <w:snapToGrid w:val="0"/>
              <w:spacing w:after="0" w:line="240" w:lineRule="auto"/>
            </w:pPr>
            <w:r w:rsidRPr="003061F0">
              <w:t>CR22.886v15.1.0:</w:t>
            </w:r>
            <w:r w:rsidRPr="003061F0">
              <w:rPr>
                <w:noProof/>
              </w:rPr>
              <w:t xml:space="preserve"> Notification of QoS Change for Remote Driving Application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640C" w:rsidRPr="003061F0" w:rsidRDefault="00B1640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61F0">
              <w:rPr>
                <w:rFonts w:eastAsia="Times New Roman" w:cs="Arial"/>
                <w:szCs w:val="18"/>
                <w:lang w:eastAsia="ar-SA"/>
              </w:rPr>
              <w:t>Revised to S1-181328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640C" w:rsidRPr="003061F0" w:rsidRDefault="00B1640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061F0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3061F0">
              <w:rPr>
                <w:noProof/>
                <w:lang w:eastAsia="ko-KR"/>
              </w:rPr>
              <w:t>FS_V2XIMP</w:t>
            </w:r>
            <w:r w:rsidRPr="003061F0">
              <w:rPr>
                <w:rFonts w:eastAsia="Times New Roman" w:cs="Arial"/>
                <w:szCs w:val="18"/>
                <w:lang w:val="en-US" w:eastAsia="ar-SA"/>
              </w:rPr>
              <w:t xml:space="preserve"> Rel-16 CR 0021 R- Cat B</w:t>
            </w:r>
          </w:p>
        </w:tc>
      </w:tr>
      <w:tr w:rsidR="00B1640C" w:rsidRPr="00A75C05" w:rsidTr="00B1640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3061F0" w:rsidRDefault="00B1640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61F0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3061F0" w:rsidRDefault="004A2D9C" w:rsidP="00737333">
            <w:pPr>
              <w:snapToGrid w:val="0"/>
              <w:spacing w:after="0" w:line="240" w:lineRule="auto"/>
            </w:pPr>
            <w:hyperlink r:id="rId16" w:history="1">
              <w:r w:rsidR="00B1640C" w:rsidRPr="003061F0">
                <w:rPr>
                  <w:rStyle w:val="Hyperlink"/>
                  <w:rFonts w:cs="Arial"/>
                </w:rPr>
                <w:t>S1-181328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3061F0" w:rsidRDefault="00B1640C" w:rsidP="00737333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3061F0">
              <w:rPr>
                <w:noProof/>
                <w:lang w:eastAsia="ko-KR"/>
              </w:rPr>
              <w:t>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3061F0" w:rsidRDefault="00B1640C" w:rsidP="00737333">
            <w:pPr>
              <w:snapToGrid w:val="0"/>
              <w:spacing w:after="0" w:line="240" w:lineRule="auto"/>
            </w:pPr>
            <w:r w:rsidRPr="003061F0">
              <w:t xml:space="preserve">CR22.886v15.1.0: Notification of </w:t>
            </w:r>
            <w:proofErr w:type="spellStart"/>
            <w:r w:rsidRPr="003061F0">
              <w:t>QoS</w:t>
            </w:r>
            <w:proofErr w:type="spellEnd"/>
            <w:r w:rsidRPr="003061F0">
              <w:t xml:space="preserve"> Change for Remote Driving Application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3061F0" w:rsidRDefault="00B1640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Default="00B1640C" w:rsidP="0073733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061F0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3061F0">
              <w:rPr>
                <w:i/>
                <w:noProof/>
                <w:lang w:eastAsia="ko-KR"/>
              </w:rPr>
              <w:t>FS_V2XIMP</w:t>
            </w:r>
            <w:r w:rsidRPr="003061F0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0021 R- Cat B</w:t>
            </w:r>
          </w:p>
          <w:p w:rsidR="00B1640C" w:rsidRPr="003061F0" w:rsidRDefault="00B1640C" w:rsidP="0073733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061F0">
              <w:rPr>
                <w:rFonts w:eastAsia="Times New Roman" w:cs="Arial"/>
                <w:szCs w:val="18"/>
                <w:lang w:val="en-US" w:eastAsia="ar-SA"/>
              </w:rPr>
              <w:t>Revision of S1-181083.</w:t>
            </w:r>
          </w:p>
        </w:tc>
      </w:tr>
      <w:tr w:rsidR="00B1640C" w:rsidRPr="00B81C05" w:rsidTr="00B1640C">
        <w:trPr>
          <w:trHeight w:val="141"/>
        </w:trPr>
        <w:tc>
          <w:tcPr>
            <w:tcW w:w="14494" w:type="dxa"/>
            <w:gridSpan w:val="11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B1640C" w:rsidRPr="00B81C05" w:rsidRDefault="00B1640C" w:rsidP="00737333">
            <w:pPr>
              <w:pStyle w:val="Heading3"/>
            </w:pPr>
            <w:r>
              <w:t>V2XIMP+ID_UAS drafting session information (7+10=17)</w:t>
            </w:r>
          </w:p>
        </w:tc>
      </w:tr>
      <w:tr w:rsidR="00B1640C" w:rsidRPr="00A75C05" w:rsidTr="00B1640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D66E9C" w:rsidRDefault="00B1640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B0588D" w:rsidRDefault="004A2D9C" w:rsidP="00737333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7" w:history="1">
              <w:r w:rsidR="00B1640C" w:rsidRPr="003A02AE">
                <w:rPr>
                  <w:rStyle w:val="Hyperlink"/>
                  <w:rFonts w:cs="Arial"/>
                </w:rPr>
                <w:t>S1-181300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D66E9C" w:rsidRDefault="00B1640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D66E9C" w:rsidRDefault="00B1640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 xml:space="preserve">V2XIMP+ID_UAS </w:t>
            </w:r>
            <w:r w:rsidRPr="00D66E9C">
              <w:rPr>
                <w:rFonts w:eastAsia="Times New Roman" w:cs="Arial"/>
                <w:szCs w:val="18"/>
                <w:lang w:eastAsia="ar-SA"/>
              </w:rPr>
              <w:t>drafting agenda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D66E9C" w:rsidRDefault="00B1640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D66E9C" w:rsidRDefault="00B1640C" w:rsidP="0073733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1640C" w:rsidRPr="00A75C05" w:rsidTr="00B1640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D66E9C" w:rsidRDefault="00B1640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B0588D" w:rsidRDefault="004A2D9C" w:rsidP="00737333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8" w:history="1">
              <w:r w:rsidR="00B1640C" w:rsidRPr="003A02AE">
                <w:rPr>
                  <w:rStyle w:val="Hyperlink"/>
                  <w:rFonts w:cs="Arial"/>
                </w:rPr>
                <w:t>S1-181301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D66E9C" w:rsidRDefault="00B1640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D66E9C" w:rsidRDefault="00B1640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 xml:space="preserve">V2XIMP+ID_UAS </w:t>
            </w:r>
            <w:r w:rsidRPr="00D66E9C">
              <w:rPr>
                <w:rFonts w:eastAsia="Times New Roman" w:cs="Arial"/>
                <w:szCs w:val="18"/>
                <w:lang w:eastAsia="ar-SA"/>
              </w:rPr>
              <w:t>drafting report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D66E9C" w:rsidRDefault="00B1640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D66E9C" w:rsidRDefault="00B1640C" w:rsidP="0073733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1640C" w:rsidRPr="00B04844" w:rsidTr="00B1640C">
        <w:trPr>
          <w:trHeight w:val="141"/>
        </w:trPr>
        <w:tc>
          <w:tcPr>
            <w:tcW w:w="14494" w:type="dxa"/>
            <w:gridSpan w:val="11"/>
            <w:tcBorders>
              <w:bottom w:val="nil"/>
            </w:tcBorders>
            <w:shd w:val="clear" w:color="auto" w:fill="F2F2F2"/>
          </w:tcPr>
          <w:p w:rsidR="00B1640C" w:rsidRPr="009504CA" w:rsidRDefault="00B1640C" w:rsidP="00737333">
            <w:pPr>
              <w:pStyle w:val="Heading2"/>
              <w:rPr>
                <w:lang w:val="en-US"/>
              </w:rPr>
            </w:pPr>
            <w:r w:rsidRPr="009504CA">
              <w:t>FS_</w:t>
            </w:r>
            <w:r>
              <w:t xml:space="preserve">ID_UAS: </w:t>
            </w:r>
            <w:r w:rsidRPr="00860B45">
              <w:rPr>
                <w:lang w:val="it-IT"/>
              </w:rPr>
              <w:t>Study on Remote Identification of Unmanned Aerial Systems</w:t>
            </w:r>
            <w:r w:rsidRPr="004070E3">
              <w:t xml:space="preserve"> </w:t>
            </w:r>
            <w:r>
              <w:t>[</w:t>
            </w:r>
            <w:r>
              <w:rPr>
                <w:bCs/>
              </w:rPr>
              <w:t>SP-180172</w:t>
            </w:r>
            <w:r w:rsidRPr="009504CA">
              <w:rPr>
                <w:bCs/>
              </w:rPr>
              <w:t>]</w:t>
            </w:r>
          </w:p>
        </w:tc>
      </w:tr>
      <w:tr w:rsidR="00B1640C" w:rsidRPr="00B04844" w:rsidTr="00B1640C">
        <w:trPr>
          <w:trHeight w:val="141"/>
        </w:trPr>
        <w:tc>
          <w:tcPr>
            <w:tcW w:w="14494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B1640C" w:rsidRPr="004067FF" w:rsidRDefault="00B1640C" w:rsidP="00737333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B1640C" w:rsidRPr="00411066" w:rsidRDefault="00B1640C" w:rsidP="0073733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version: </w:t>
            </w:r>
          </w:p>
          <w:p w:rsidR="00B1640C" w:rsidRPr="00411066" w:rsidRDefault="00B1640C" w:rsidP="0073733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SA#81 (09/2018)</w:t>
            </w:r>
          </w:p>
          <w:p w:rsidR="00B1640C" w:rsidRPr="004070E3" w:rsidRDefault="00B1640C" w:rsidP="0073733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B1640C" w:rsidRPr="004070E3" w:rsidRDefault="00B1640C" w:rsidP="00737333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B1640C" w:rsidRPr="00A75C05" w:rsidTr="00B1640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170325" w:rsidRDefault="004A2D9C" w:rsidP="0073733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9" w:history="1">
              <w:r w:rsidR="00B1640C" w:rsidRPr="003A02AE">
                <w:rPr>
                  <w:rStyle w:val="Hyperlink"/>
                  <w:rFonts w:cs="Arial"/>
                </w:rPr>
                <w:t>S1-181193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FS_ID_UAS: Skeleton for TR 22.8de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1640C" w:rsidRPr="00A75C05" w:rsidTr="00B1640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170325" w:rsidRDefault="004A2D9C" w:rsidP="0073733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0" w:history="1">
              <w:r w:rsidR="00B1640C" w:rsidRPr="003A02AE">
                <w:rPr>
                  <w:rStyle w:val="Hyperlink"/>
                  <w:rFonts w:cs="Arial"/>
                </w:rPr>
                <w:t>S1-181194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FS_ID_UAS: Scope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1640C" w:rsidRPr="00A75C05" w:rsidTr="00B1640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170325" w:rsidRDefault="004A2D9C" w:rsidP="0073733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1" w:history="1">
              <w:r w:rsidR="00B1640C" w:rsidRPr="003A02AE">
                <w:rPr>
                  <w:rStyle w:val="Hyperlink"/>
                  <w:rFonts w:cs="Arial"/>
                </w:rPr>
                <w:t>S1-181195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 xml:space="preserve">FS_ID_UAS: </w:t>
            </w:r>
            <w:r w:rsidRPr="00F27E27">
              <w:rPr>
                <w:rFonts w:eastAsia="SimSun"/>
                <w:lang w:eastAsia="en-GB"/>
              </w:rPr>
              <w:t>Definitions, symbols and abbreviations clause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1640C" w:rsidRPr="00A75C05" w:rsidTr="00B1640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170325" w:rsidRDefault="004A2D9C" w:rsidP="0073733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2" w:history="1">
              <w:r w:rsidR="00B1640C" w:rsidRPr="003A02AE">
                <w:rPr>
                  <w:rStyle w:val="Hyperlink"/>
                  <w:rFonts w:cs="Arial"/>
                </w:rPr>
                <w:t>S1-181196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FS_ID_UAS: Introduction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1640C" w:rsidRPr="00A75C05" w:rsidTr="00B1640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170325" w:rsidRDefault="004A2D9C" w:rsidP="0073733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3" w:history="1">
              <w:r w:rsidR="00B1640C" w:rsidRPr="003A02AE">
                <w:rPr>
                  <w:rStyle w:val="Hyperlink"/>
                  <w:rFonts w:cs="Arial"/>
                </w:rPr>
                <w:t>S1-181197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 xml:space="preserve">FS_ID_UAS: </w:t>
            </w:r>
            <w:r w:rsidRPr="00A27D30">
              <w:rPr>
                <w:rFonts w:eastAsia="SimSun"/>
                <w:lang w:eastAsia="en-GB"/>
              </w:rPr>
              <w:t>Use case for Initial authorisation to operate conducted by MNO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1640C" w:rsidRPr="00A75C05" w:rsidTr="00B1640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170325" w:rsidRDefault="004A2D9C" w:rsidP="0073733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4" w:history="1">
              <w:r w:rsidR="00B1640C" w:rsidRPr="003A02AE">
                <w:rPr>
                  <w:rStyle w:val="Hyperlink"/>
                  <w:rFonts w:cs="Arial"/>
                </w:rPr>
                <w:t>S1-181198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 xml:space="preserve">FS_ID_UAS: Use case on </w:t>
            </w:r>
            <w:r w:rsidRPr="00307FC1">
              <w:rPr>
                <w:rFonts w:eastAsia="SimSun"/>
                <w:lang w:eastAsia="en-GB"/>
              </w:rPr>
              <w:t>Live data acquisition via MNO by Unmanned Aerial Collision Avoidance System (</w:t>
            </w:r>
            <w:r>
              <w:rPr>
                <w:rFonts w:eastAsia="SimSun"/>
                <w:lang w:eastAsia="en-GB"/>
              </w:rPr>
              <w:t>U</w:t>
            </w:r>
            <w:r w:rsidRPr="00307FC1">
              <w:rPr>
                <w:rFonts w:eastAsia="SimSun"/>
                <w:lang w:eastAsia="en-GB"/>
              </w:rPr>
              <w:t>CAS)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1640C" w:rsidRPr="00A75C05" w:rsidTr="00B1640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170325" w:rsidRDefault="004A2D9C" w:rsidP="0073733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5" w:history="1">
              <w:r w:rsidR="00B1640C" w:rsidRPr="003A02AE">
                <w:rPr>
                  <w:rStyle w:val="Hyperlink"/>
                  <w:rFonts w:cs="Arial"/>
                </w:rPr>
                <w:t>S1-181199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 xml:space="preserve">FS_ID_UAS: </w:t>
            </w:r>
            <w:r w:rsidRPr="00F160B7">
              <w:rPr>
                <w:rFonts w:eastAsia="SimSun"/>
                <w:lang w:eastAsia="en-GB"/>
              </w:rPr>
              <w:t>Use case for data acquisition via MNO by law enforcement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1640C" w:rsidRPr="00A75C05" w:rsidTr="00B1640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170325" w:rsidRDefault="004A2D9C" w:rsidP="0073733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6" w:history="1">
              <w:r w:rsidR="00B1640C" w:rsidRPr="003A02AE">
                <w:rPr>
                  <w:rStyle w:val="Hyperlink"/>
                  <w:rFonts w:cs="Arial"/>
                </w:rPr>
                <w:t>S1-181200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 xml:space="preserve">FS_ID_UAS: Use case on </w:t>
            </w:r>
            <w:r w:rsidRPr="00A869DD">
              <w:rPr>
                <w:rFonts w:eastAsia="SimSun"/>
                <w:lang w:eastAsia="en-GB"/>
              </w:rPr>
              <w:t>enforcement of no-fly zones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1640C" w:rsidRPr="00A75C05" w:rsidTr="00B1640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170325" w:rsidRDefault="004A2D9C" w:rsidP="0073733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7" w:history="1">
              <w:r w:rsidR="00B1640C" w:rsidRPr="003A02AE">
                <w:rPr>
                  <w:rStyle w:val="Hyperlink"/>
                  <w:rFonts w:cs="Arial"/>
                </w:rPr>
                <w:t>S1-181201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</w:pPr>
            <w:r w:rsidRPr="00373BCD">
              <w:rPr>
                <w:rFonts w:eastAsia="SimSun"/>
                <w:lang w:eastAsia="en-GB"/>
              </w:rPr>
              <w:t>Privacy for UAS service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1640C" w:rsidRPr="00A75C05" w:rsidTr="00B1640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170325" w:rsidRDefault="004A2D9C" w:rsidP="0073733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8" w:history="1">
              <w:r w:rsidR="00B1640C" w:rsidRPr="003A02AE">
                <w:rPr>
                  <w:rStyle w:val="Hyperlink"/>
                  <w:rFonts w:cs="Arial"/>
                </w:rPr>
                <w:t>S1-181202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Lawful intercept for UAS service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A75C05" w:rsidRDefault="00B1640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1640C" w:rsidRPr="00B81C05" w:rsidTr="00B1640C">
        <w:trPr>
          <w:trHeight w:val="141"/>
        </w:trPr>
        <w:tc>
          <w:tcPr>
            <w:tcW w:w="14494" w:type="dxa"/>
            <w:gridSpan w:val="11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B1640C" w:rsidRPr="00B81C05" w:rsidRDefault="00B1640C" w:rsidP="00737333">
            <w:pPr>
              <w:pStyle w:val="Heading3"/>
            </w:pPr>
            <w:r>
              <w:t>FS_ID_UAS output</w:t>
            </w:r>
          </w:p>
        </w:tc>
      </w:tr>
      <w:tr w:rsidR="00B1640C" w:rsidRPr="00A75C05" w:rsidTr="00B1640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156AC9" w:rsidRDefault="00B1640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C9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156AC9" w:rsidRDefault="004A2D9C" w:rsidP="00737333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9" w:history="1">
              <w:r w:rsidR="00B1640C" w:rsidRPr="003A02AE">
                <w:rPr>
                  <w:rStyle w:val="Hyperlink"/>
                  <w:rFonts w:cs="Arial"/>
                </w:rPr>
                <w:t>S1-181302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156AC9" w:rsidRDefault="00B1640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C9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Qualcomm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156AC9" w:rsidRDefault="00B1640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C9">
              <w:rPr>
                <w:rFonts w:eastAsia="Times New Roman" w:cs="Arial"/>
                <w:szCs w:val="18"/>
                <w:lang w:eastAsia="ar-SA"/>
              </w:rPr>
              <w:t>TR22.</w:t>
            </w:r>
            <w:r>
              <w:rPr>
                <w:rFonts w:eastAsia="Times New Roman" w:cs="Arial"/>
                <w:szCs w:val="18"/>
                <w:lang w:eastAsia="ar-SA"/>
              </w:rPr>
              <w:t>abc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v0.</w:t>
            </w:r>
            <w:r>
              <w:rPr>
                <w:rFonts w:eastAsia="Times New Roman" w:cs="Arial"/>
                <w:szCs w:val="18"/>
                <w:lang w:eastAsia="ar-SA"/>
              </w:rPr>
              <w:t>1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156AC9" w:rsidRDefault="00B1640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156AC9" w:rsidRDefault="00B1640C" w:rsidP="0073733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B1640C">
        <w:trPr>
          <w:trHeight w:val="141"/>
        </w:trPr>
        <w:tc>
          <w:tcPr>
            <w:tcW w:w="14499" w:type="dxa"/>
            <w:gridSpan w:val="11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for allocation during drafting session (admin purposes only)</w:t>
            </w:r>
          </w:p>
        </w:tc>
      </w:tr>
      <w:tr w:rsidR="00E70D66" w:rsidRPr="00A75C05" w:rsidTr="00B1640C">
        <w:trPr>
          <w:trHeight w:val="141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D97695" w:rsidRDefault="00E70D66" w:rsidP="00FB21A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</w:pPr>
            <w:r>
              <w:rPr>
                <w:color w:val="1F497D"/>
              </w:rPr>
              <w:t>S1-1</w:t>
            </w:r>
            <w:r w:rsidR="00E37257">
              <w:rPr>
                <w:color w:val="1F497D"/>
              </w:rPr>
              <w:t>8</w:t>
            </w:r>
            <w:r w:rsidR="0049319F">
              <w:rPr>
                <w:color w:val="1F497D"/>
              </w:rPr>
              <w:t>15</w:t>
            </w:r>
            <w:r w:rsidR="00FB21A1">
              <w:rPr>
                <w:color w:val="1F497D"/>
              </w:rPr>
              <w:t>2</w:t>
            </w:r>
            <w:r w:rsidR="0049319F">
              <w:rPr>
                <w:color w:val="1F497D"/>
              </w:rPr>
              <w:t>0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B615C1" w:rsidRDefault="00E70D66" w:rsidP="00EE1530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B615C1" w:rsidRDefault="00E70D66" w:rsidP="00EE1530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FB21A1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40 </w:t>
            </w: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#’s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49319F" w:rsidP="00FB21A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15</w:t>
            </w:r>
            <w:r w:rsidR="00FB21A1">
              <w:rPr>
                <w:rFonts w:eastAsia="Arial Unicode MS" w:cs="Arial"/>
                <w:szCs w:val="18"/>
                <w:lang w:eastAsia="ar-SA"/>
              </w:rPr>
              <w:t>2</w:t>
            </w:r>
            <w:r>
              <w:rPr>
                <w:rFonts w:eastAsia="Arial Unicode MS" w:cs="Arial"/>
                <w:szCs w:val="18"/>
                <w:lang w:eastAsia="ar-SA"/>
              </w:rPr>
              <w:t>0~1559;</w:t>
            </w:r>
          </w:p>
        </w:tc>
      </w:tr>
      <w:tr w:rsidR="00E70D66" w:rsidRPr="00A75C05" w:rsidTr="00B1640C">
        <w:trPr>
          <w:trHeight w:val="141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B1640C">
        <w:trPr>
          <w:trHeight w:val="141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B1640C">
        <w:trPr>
          <w:trHeight w:val="141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B1640C">
        <w:trPr>
          <w:trHeight w:val="141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CB0EFD" w:rsidP="0049319F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</w:t>
            </w:r>
            <w:r w:rsidR="0049319F">
              <w:rPr>
                <w:color w:val="1F497D"/>
              </w:rPr>
              <w:t>155</w:t>
            </w:r>
            <w:r>
              <w:rPr>
                <w:rFonts w:hint="eastAsia"/>
                <w:color w:val="1F497D"/>
                <w:lang w:eastAsia="ko-KR"/>
              </w:rPr>
              <w:t>9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AB1DB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B1640C">
        <w:trPr>
          <w:trHeight w:val="141"/>
        </w:trPr>
        <w:tc>
          <w:tcPr>
            <w:tcW w:w="14499" w:type="dxa"/>
            <w:gridSpan w:val="11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BE702A" w:rsidRPr="00A75C05" w:rsidTr="00B1640C">
        <w:trPr>
          <w:trHeight w:val="141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B0545" w:rsidRDefault="00BE702A" w:rsidP="00A234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B054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A234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E702A" w:rsidRPr="00A75C05" w:rsidTr="00B1640C">
        <w:trPr>
          <w:trHeight w:val="141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B0545" w:rsidRDefault="00BE702A" w:rsidP="00A234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B054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A234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E702A" w:rsidRPr="00A75C05" w:rsidTr="00B1640C">
        <w:trPr>
          <w:trHeight w:val="141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B0545" w:rsidRDefault="00BE702A" w:rsidP="00A234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B054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A234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B1640C">
        <w:trPr>
          <w:trHeight w:val="141"/>
        </w:trPr>
        <w:tc>
          <w:tcPr>
            <w:tcW w:w="14499" w:type="dxa"/>
            <w:gridSpan w:val="11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r w:rsidRPr="004E36F9">
              <w:t>Summary of drafting session</w:t>
            </w:r>
          </w:p>
        </w:tc>
      </w:tr>
      <w:tr w:rsidR="002F6B03" w:rsidRPr="00A75C05" w:rsidTr="00B1640C">
        <w:trPr>
          <w:trHeight w:val="141"/>
        </w:trPr>
        <w:tc>
          <w:tcPr>
            <w:tcW w:w="144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B03" w:rsidRDefault="002F6B03" w:rsidP="00EE153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2F6B03" w:rsidRPr="00894FB0" w:rsidRDefault="002F6B03" w:rsidP="00EE153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; </w:t>
            </w:r>
          </w:p>
          <w:p w:rsidR="002F6B03" w:rsidRDefault="007737E3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@ beginning: </w:t>
            </w:r>
            <w:r w:rsidR="002F6B03">
              <w:rPr>
                <w:rFonts w:eastAsia="Arial Unicode MS" w:cs="Arial" w:hint="eastAsia"/>
                <w:i/>
                <w:szCs w:val="18"/>
                <w:lang w:eastAsia="ko-KR"/>
              </w:rPr>
              <w:t xml:space="preserve"> </w:t>
            </w:r>
            <w:r w:rsidR="00FB21A1">
              <w:rPr>
                <w:rFonts w:eastAsia="Arial Unicode MS" w:cs="Arial"/>
                <w:i/>
                <w:szCs w:val="18"/>
                <w:lang w:eastAsia="ko-KR"/>
              </w:rPr>
              <w:t>7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proofErr w:type="spellStart"/>
            <w:r>
              <w:rPr>
                <w:rFonts w:eastAsia="Arial Unicode MS" w:cs="Arial"/>
                <w:i/>
                <w:szCs w:val="18"/>
                <w:lang w:eastAsia="ko-KR"/>
              </w:rPr>
              <w:t>Tdocs</w:t>
            </w:r>
            <w:proofErr w:type="spellEnd"/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for FS_</w:t>
            </w:r>
            <w:r w:rsidR="0049319F">
              <w:rPr>
                <w:rFonts w:eastAsia="Arial Unicode MS" w:cs="Arial"/>
                <w:i/>
                <w:szCs w:val="18"/>
                <w:lang w:eastAsia="ko-KR"/>
              </w:rPr>
              <w:t>V2XIMP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; </w:t>
            </w:r>
            <w:r w:rsidR="00FB21A1">
              <w:rPr>
                <w:rFonts w:eastAsia="Arial Unicode MS" w:cs="Arial"/>
                <w:i/>
                <w:szCs w:val="18"/>
                <w:lang w:eastAsia="ko-KR"/>
              </w:rPr>
              <w:t>10</w:t>
            </w:r>
            <w:bookmarkStart w:id="3" w:name="_GoBack"/>
            <w:bookmarkEnd w:id="3"/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proofErr w:type="spellStart"/>
            <w:r>
              <w:rPr>
                <w:rFonts w:eastAsia="Arial Unicode MS" w:cs="Arial"/>
                <w:i/>
                <w:szCs w:val="18"/>
                <w:lang w:eastAsia="ko-KR"/>
              </w:rPr>
              <w:t>TDocs</w:t>
            </w:r>
            <w:proofErr w:type="spellEnd"/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for FS_</w:t>
            </w:r>
            <w:r w:rsidR="0049319F">
              <w:rPr>
                <w:rFonts w:eastAsia="Arial Unicode MS" w:cs="Arial"/>
                <w:i/>
                <w:szCs w:val="18"/>
                <w:lang w:eastAsia="ko-KR"/>
              </w:rPr>
              <w:t>ID_UAS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>;</w:t>
            </w:r>
          </w:p>
          <w:p w:rsidR="007737E3" w:rsidRPr="00894FB0" w:rsidRDefault="007737E3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2F6B03" w:rsidRPr="005D041D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894FB0" w:rsidTr="00B1640C">
        <w:trPr>
          <w:trHeight w:val="141"/>
        </w:trPr>
        <w:tc>
          <w:tcPr>
            <w:tcW w:w="144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F6B03" w:rsidRPr="00894FB0" w:rsidRDefault="002F6B03" w:rsidP="00EE153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Pr="00D13E1F" w:rsidRDefault="002F6B03" w:rsidP="002F6B0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:rsidR="002F6B03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2F6B03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D9C" w:rsidRDefault="004A2D9C" w:rsidP="002E015E">
      <w:pPr>
        <w:spacing w:after="0" w:line="240" w:lineRule="auto"/>
      </w:pPr>
      <w:r>
        <w:separator/>
      </w:r>
    </w:p>
  </w:endnote>
  <w:endnote w:type="continuationSeparator" w:id="0">
    <w:p w:rsidR="004A2D9C" w:rsidRDefault="004A2D9C" w:rsidP="002E015E">
      <w:pPr>
        <w:spacing w:after="0" w:line="240" w:lineRule="auto"/>
      </w:pPr>
      <w:r>
        <w:continuationSeparator/>
      </w:r>
    </w:p>
  </w:endnote>
  <w:endnote w:type="continuationNotice" w:id="1">
    <w:p w:rsidR="004A2D9C" w:rsidRDefault="004A2D9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Arial Unicode MS"/>
    <w:charset w:val="00"/>
    <w:family w:val="auto"/>
    <w:pitch w:val="variable"/>
    <w:sig w:usb0="00000003" w:usb1="10008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D9C" w:rsidRDefault="004A2D9C" w:rsidP="002E015E">
      <w:pPr>
        <w:spacing w:after="0" w:line="240" w:lineRule="auto"/>
      </w:pPr>
      <w:r>
        <w:separator/>
      </w:r>
    </w:p>
  </w:footnote>
  <w:footnote w:type="continuationSeparator" w:id="0">
    <w:p w:rsidR="004A2D9C" w:rsidRDefault="004A2D9C" w:rsidP="002E015E">
      <w:pPr>
        <w:spacing w:after="0" w:line="240" w:lineRule="auto"/>
      </w:pPr>
      <w:r>
        <w:continuationSeparator/>
      </w:r>
    </w:p>
  </w:footnote>
  <w:footnote w:type="continuationNotice" w:id="1">
    <w:p w:rsidR="004A2D9C" w:rsidRDefault="004A2D9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5FF1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5FC"/>
    <w:rsid w:val="000158CE"/>
    <w:rsid w:val="00015C98"/>
    <w:rsid w:val="00015D57"/>
    <w:rsid w:val="000160C8"/>
    <w:rsid w:val="00016610"/>
    <w:rsid w:val="000172C3"/>
    <w:rsid w:val="00020612"/>
    <w:rsid w:val="000208FD"/>
    <w:rsid w:val="00020E44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8A5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104C"/>
    <w:rsid w:val="00052064"/>
    <w:rsid w:val="000527C7"/>
    <w:rsid w:val="00053527"/>
    <w:rsid w:val="00053D40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50C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278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0FA"/>
    <w:rsid w:val="000C629C"/>
    <w:rsid w:val="000C64DE"/>
    <w:rsid w:val="000C6AF0"/>
    <w:rsid w:val="000C7FB5"/>
    <w:rsid w:val="000D031C"/>
    <w:rsid w:val="000D0396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6F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4ED3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7BE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21C"/>
    <w:rsid w:val="0019371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A36"/>
    <w:rsid w:val="00197B6B"/>
    <w:rsid w:val="00197E0D"/>
    <w:rsid w:val="001A00A3"/>
    <w:rsid w:val="001A0E02"/>
    <w:rsid w:val="001A19C5"/>
    <w:rsid w:val="001A19F9"/>
    <w:rsid w:val="001A22D4"/>
    <w:rsid w:val="001A22E9"/>
    <w:rsid w:val="001A246D"/>
    <w:rsid w:val="001A3398"/>
    <w:rsid w:val="001A34A7"/>
    <w:rsid w:val="001A3E11"/>
    <w:rsid w:val="001A5ACC"/>
    <w:rsid w:val="001A5FF0"/>
    <w:rsid w:val="001A6B1E"/>
    <w:rsid w:val="001A6C8C"/>
    <w:rsid w:val="001A7842"/>
    <w:rsid w:val="001A7A33"/>
    <w:rsid w:val="001A7BE0"/>
    <w:rsid w:val="001A7F20"/>
    <w:rsid w:val="001B0D0C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22E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884"/>
    <w:rsid w:val="001F2AFE"/>
    <w:rsid w:val="001F2B51"/>
    <w:rsid w:val="001F30B0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2B2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AA9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2E4D"/>
    <w:rsid w:val="002230A2"/>
    <w:rsid w:val="002238C7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49"/>
    <w:rsid w:val="002378E3"/>
    <w:rsid w:val="00237C1E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0D1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621"/>
    <w:rsid w:val="0028374B"/>
    <w:rsid w:val="00283C4F"/>
    <w:rsid w:val="0028486D"/>
    <w:rsid w:val="00285C19"/>
    <w:rsid w:val="002860CA"/>
    <w:rsid w:val="002869E0"/>
    <w:rsid w:val="00287083"/>
    <w:rsid w:val="0028737B"/>
    <w:rsid w:val="002875CD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41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C90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B7E70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857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A1E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B03"/>
    <w:rsid w:val="00300A16"/>
    <w:rsid w:val="00300C8D"/>
    <w:rsid w:val="0030128D"/>
    <w:rsid w:val="003023BB"/>
    <w:rsid w:val="00302BB2"/>
    <w:rsid w:val="003034CD"/>
    <w:rsid w:val="00304A7C"/>
    <w:rsid w:val="00305449"/>
    <w:rsid w:val="003054D7"/>
    <w:rsid w:val="003056C6"/>
    <w:rsid w:val="00305B7B"/>
    <w:rsid w:val="003061F4"/>
    <w:rsid w:val="003065E8"/>
    <w:rsid w:val="003067F3"/>
    <w:rsid w:val="0030697C"/>
    <w:rsid w:val="00306AC2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17EDE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24B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5FAB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5D"/>
    <w:rsid w:val="003538A3"/>
    <w:rsid w:val="003541C8"/>
    <w:rsid w:val="003541EE"/>
    <w:rsid w:val="003545ED"/>
    <w:rsid w:val="0035504A"/>
    <w:rsid w:val="00355985"/>
    <w:rsid w:val="00355B7B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B71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2717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4F6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2789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240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E736E"/>
    <w:rsid w:val="003E7826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5CE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5D84"/>
    <w:rsid w:val="00425E18"/>
    <w:rsid w:val="00426237"/>
    <w:rsid w:val="004304A7"/>
    <w:rsid w:val="00431983"/>
    <w:rsid w:val="00431AE9"/>
    <w:rsid w:val="0043229E"/>
    <w:rsid w:val="0043246C"/>
    <w:rsid w:val="00432A0B"/>
    <w:rsid w:val="00432C86"/>
    <w:rsid w:val="0043373F"/>
    <w:rsid w:val="004337B4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3C84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5B2"/>
    <w:rsid w:val="0048072E"/>
    <w:rsid w:val="00480F6C"/>
    <w:rsid w:val="00481B37"/>
    <w:rsid w:val="00481D6D"/>
    <w:rsid w:val="004822B7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19F"/>
    <w:rsid w:val="004931E9"/>
    <w:rsid w:val="0049356B"/>
    <w:rsid w:val="00493A68"/>
    <w:rsid w:val="00493AF4"/>
    <w:rsid w:val="00494416"/>
    <w:rsid w:val="00494C22"/>
    <w:rsid w:val="00495398"/>
    <w:rsid w:val="004969E3"/>
    <w:rsid w:val="00497A94"/>
    <w:rsid w:val="00497BD3"/>
    <w:rsid w:val="00497D16"/>
    <w:rsid w:val="00497E2D"/>
    <w:rsid w:val="00497F23"/>
    <w:rsid w:val="004A06DC"/>
    <w:rsid w:val="004A10AD"/>
    <w:rsid w:val="004A1201"/>
    <w:rsid w:val="004A190B"/>
    <w:rsid w:val="004A1969"/>
    <w:rsid w:val="004A2B07"/>
    <w:rsid w:val="004A2BDB"/>
    <w:rsid w:val="004A2D9C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A0D"/>
    <w:rsid w:val="004C5CAE"/>
    <w:rsid w:val="004C5D3D"/>
    <w:rsid w:val="004C5E91"/>
    <w:rsid w:val="004C635C"/>
    <w:rsid w:val="004C68D2"/>
    <w:rsid w:val="004C6C17"/>
    <w:rsid w:val="004C6C6A"/>
    <w:rsid w:val="004C6F7B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2536"/>
    <w:rsid w:val="004D2ACC"/>
    <w:rsid w:val="004D2DAB"/>
    <w:rsid w:val="004D3A6E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6FE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5B8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3D18"/>
    <w:rsid w:val="004F44C5"/>
    <w:rsid w:val="004F4E8D"/>
    <w:rsid w:val="004F4F4B"/>
    <w:rsid w:val="004F5B75"/>
    <w:rsid w:val="004F5D21"/>
    <w:rsid w:val="004F61A5"/>
    <w:rsid w:val="004F68C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4C"/>
    <w:rsid w:val="005145C5"/>
    <w:rsid w:val="00514715"/>
    <w:rsid w:val="00514B7E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43E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A7C4B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3EE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7B7"/>
    <w:rsid w:val="005D3F66"/>
    <w:rsid w:val="005D4509"/>
    <w:rsid w:val="005D524D"/>
    <w:rsid w:val="005D59CC"/>
    <w:rsid w:val="005D62BE"/>
    <w:rsid w:val="005E0075"/>
    <w:rsid w:val="005E009A"/>
    <w:rsid w:val="005E075B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6670"/>
    <w:rsid w:val="005E77AA"/>
    <w:rsid w:val="005F000A"/>
    <w:rsid w:val="005F0A2D"/>
    <w:rsid w:val="005F14ED"/>
    <w:rsid w:val="005F175F"/>
    <w:rsid w:val="005F1B71"/>
    <w:rsid w:val="005F26C1"/>
    <w:rsid w:val="005F2AE9"/>
    <w:rsid w:val="005F2BF8"/>
    <w:rsid w:val="005F2CD4"/>
    <w:rsid w:val="005F2CFB"/>
    <w:rsid w:val="005F34DA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B31"/>
    <w:rsid w:val="00601CB1"/>
    <w:rsid w:val="0060214A"/>
    <w:rsid w:val="00602481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7A7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270"/>
    <w:rsid w:val="006325B8"/>
    <w:rsid w:val="00632651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5FB6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9AF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66F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0E1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730"/>
    <w:rsid w:val="006C7E45"/>
    <w:rsid w:val="006C7E4B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0CFA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7BB"/>
    <w:rsid w:val="007129AE"/>
    <w:rsid w:val="00712A0E"/>
    <w:rsid w:val="00713328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5EB5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AEF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E8F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7E3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778D9"/>
    <w:rsid w:val="007808F2"/>
    <w:rsid w:val="00780E10"/>
    <w:rsid w:val="00780EA6"/>
    <w:rsid w:val="007810A9"/>
    <w:rsid w:val="00781C7A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5F6"/>
    <w:rsid w:val="007919B8"/>
    <w:rsid w:val="00791F67"/>
    <w:rsid w:val="00792B52"/>
    <w:rsid w:val="00792C0F"/>
    <w:rsid w:val="00792F14"/>
    <w:rsid w:val="00793267"/>
    <w:rsid w:val="00793527"/>
    <w:rsid w:val="00794681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261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3D8D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8DC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520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4C95"/>
    <w:rsid w:val="007F54C9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EAC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115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37EA1"/>
    <w:rsid w:val="00840957"/>
    <w:rsid w:val="00840AF7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5FDD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0F9"/>
    <w:rsid w:val="00885167"/>
    <w:rsid w:val="00885388"/>
    <w:rsid w:val="008855F0"/>
    <w:rsid w:val="008857E4"/>
    <w:rsid w:val="00885E0A"/>
    <w:rsid w:val="0088630F"/>
    <w:rsid w:val="008867CA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27EA"/>
    <w:rsid w:val="0089357D"/>
    <w:rsid w:val="008938A4"/>
    <w:rsid w:val="00894073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A7F40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263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28E6"/>
    <w:rsid w:val="008E300A"/>
    <w:rsid w:val="008E37FC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D6F"/>
    <w:rsid w:val="00912FBD"/>
    <w:rsid w:val="00913676"/>
    <w:rsid w:val="0091431D"/>
    <w:rsid w:val="0091437F"/>
    <w:rsid w:val="00915330"/>
    <w:rsid w:val="00915421"/>
    <w:rsid w:val="00915539"/>
    <w:rsid w:val="009156E5"/>
    <w:rsid w:val="00915FDF"/>
    <w:rsid w:val="0091609E"/>
    <w:rsid w:val="009169FA"/>
    <w:rsid w:val="0091756F"/>
    <w:rsid w:val="0091798F"/>
    <w:rsid w:val="00917F35"/>
    <w:rsid w:val="009202D8"/>
    <w:rsid w:val="00920482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DE1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1D81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44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4E62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019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E65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2E4B"/>
    <w:rsid w:val="009C32FE"/>
    <w:rsid w:val="009C39A8"/>
    <w:rsid w:val="009C3E33"/>
    <w:rsid w:val="009C3E79"/>
    <w:rsid w:val="009C43D7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C7A9B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9B1"/>
    <w:rsid w:val="009E7AAE"/>
    <w:rsid w:val="009E7BA1"/>
    <w:rsid w:val="009E7CC6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934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94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68A9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3F3"/>
    <w:rsid w:val="00A30EDF"/>
    <w:rsid w:val="00A314CF"/>
    <w:rsid w:val="00A315DB"/>
    <w:rsid w:val="00A32283"/>
    <w:rsid w:val="00A32905"/>
    <w:rsid w:val="00A331E9"/>
    <w:rsid w:val="00A3347C"/>
    <w:rsid w:val="00A3401E"/>
    <w:rsid w:val="00A3461E"/>
    <w:rsid w:val="00A34788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49DA"/>
    <w:rsid w:val="00A4735B"/>
    <w:rsid w:val="00A47F55"/>
    <w:rsid w:val="00A51976"/>
    <w:rsid w:val="00A52207"/>
    <w:rsid w:val="00A523F2"/>
    <w:rsid w:val="00A524D0"/>
    <w:rsid w:val="00A52685"/>
    <w:rsid w:val="00A52736"/>
    <w:rsid w:val="00A52817"/>
    <w:rsid w:val="00A528A1"/>
    <w:rsid w:val="00A52AFB"/>
    <w:rsid w:val="00A53176"/>
    <w:rsid w:val="00A5351A"/>
    <w:rsid w:val="00A54943"/>
    <w:rsid w:val="00A556CE"/>
    <w:rsid w:val="00A57206"/>
    <w:rsid w:val="00A574C8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0F55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0E87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15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DBE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9B0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3F2"/>
    <w:rsid w:val="00AD7563"/>
    <w:rsid w:val="00AD7BF1"/>
    <w:rsid w:val="00AD7EBF"/>
    <w:rsid w:val="00AE0786"/>
    <w:rsid w:val="00AE0E6C"/>
    <w:rsid w:val="00AE11E5"/>
    <w:rsid w:val="00AE1A09"/>
    <w:rsid w:val="00AE275C"/>
    <w:rsid w:val="00AE2B34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755"/>
    <w:rsid w:val="00B00D07"/>
    <w:rsid w:val="00B00EFE"/>
    <w:rsid w:val="00B01204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3A"/>
    <w:rsid w:val="00B10EC0"/>
    <w:rsid w:val="00B11284"/>
    <w:rsid w:val="00B112EB"/>
    <w:rsid w:val="00B1161C"/>
    <w:rsid w:val="00B11778"/>
    <w:rsid w:val="00B119C0"/>
    <w:rsid w:val="00B11AEC"/>
    <w:rsid w:val="00B11C51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0F1"/>
    <w:rsid w:val="00B155D7"/>
    <w:rsid w:val="00B16142"/>
    <w:rsid w:val="00B1619B"/>
    <w:rsid w:val="00B1640C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4E4"/>
    <w:rsid w:val="00B34522"/>
    <w:rsid w:val="00B34533"/>
    <w:rsid w:val="00B34712"/>
    <w:rsid w:val="00B3607C"/>
    <w:rsid w:val="00B365A1"/>
    <w:rsid w:val="00B36F24"/>
    <w:rsid w:val="00B37110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6A8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DCE"/>
    <w:rsid w:val="00BA0AC5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3C38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3A0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E9D"/>
    <w:rsid w:val="00BD7ECF"/>
    <w:rsid w:val="00BE0178"/>
    <w:rsid w:val="00BE01CB"/>
    <w:rsid w:val="00BE08C0"/>
    <w:rsid w:val="00BE0FDE"/>
    <w:rsid w:val="00BE1085"/>
    <w:rsid w:val="00BE18E9"/>
    <w:rsid w:val="00BE1EFD"/>
    <w:rsid w:val="00BE20C8"/>
    <w:rsid w:val="00BE2C9D"/>
    <w:rsid w:val="00BE2D9F"/>
    <w:rsid w:val="00BE311A"/>
    <w:rsid w:val="00BE3FF1"/>
    <w:rsid w:val="00BE41CD"/>
    <w:rsid w:val="00BE4663"/>
    <w:rsid w:val="00BE4B86"/>
    <w:rsid w:val="00BE5DBB"/>
    <w:rsid w:val="00BE5DD0"/>
    <w:rsid w:val="00BE6027"/>
    <w:rsid w:val="00BE6C23"/>
    <w:rsid w:val="00BE702A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2773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AA2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57209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B00A6"/>
    <w:rsid w:val="00CB0C6B"/>
    <w:rsid w:val="00CB0EFD"/>
    <w:rsid w:val="00CB1037"/>
    <w:rsid w:val="00CB2365"/>
    <w:rsid w:val="00CB2D51"/>
    <w:rsid w:val="00CB3136"/>
    <w:rsid w:val="00CB31C5"/>
    <w:rsid w:val="00CB352E"/>
    <w:rsid w:val="00CB3FF1"/>
    <w:rsid w:val="00CB47AF"/>
    <w:rsid w:val="00CB4ABC"/>
    <w:rsid w:val="00CB4B46"/>
    <w:rsid w:val="00CB57A5"/>
    <w:rsid w:val="00CB5B5B"/>
    <w:rsid w:val="00CB61AB"/>
    <w:rsid w:val="00CB67FC"/>
    <w:rsid w:val="00CB6A2F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2A1F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1CF"/>
    <w:rsid w:val="00D1637C"/>
    <w:rsid w:val="00D16A20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1A62"/>
    <w:rsid w:val="00D334EC"/>
    <w:rsid w:val="00D335D0"/>
    <w:rsid w:val="00D33975"/>
    <w:rsid w:val="00D33BBB"/>
    <w:rsid w:val="00D348D5"/>
    <w:rsid w:val="00D350DE"/>
    <w:rsid w:val="00D353BC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AFC"/>
    <w:rsid w:val="00D66C34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B45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3BFF"/>
    <w:rsid w:val="00DC3DC2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2B83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4D01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257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17E3"/>
    <w:rsid w:val="00E5268E"/>
    <w:rsid w:val="00E549D7"/>
    <w:rsid w:val="00E54EFF"/>
    <w:rsid w:val="00E54FEB"/>
    <w:rsid w:val="00E5566F"/>
    <w:rsid w:val="00E56B54"/>
    <w:rsid w:val="00E56DE5"/>
    <w:rsid w:val="00E56FDE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0D66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118B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2090"/>
    <w:rsid w:val="00E9348B"/>
    <w:rsid w:val="00E93569"/>
    <w:rsid w:val="00E93BDE"/>
    <w:rsid w:val="00E945EF"/>
    <w:rsid w:val="00E947E3"/>
    <w:rsid w:val="00E95804"/>
    <w:rsid w:val="00E95E7E"/>
    <w:rsid w:val="00E9666B"/>
    <w:rsid w:val="00E97813"/>
    <w:rsid w:val="00EA03DF"/>
    <w:rsid w:val="00EA068E"/>
    <w:rsid w:val="00EA1873"/>
    <w:rsid w:val="00EA1E9B"/>
    <w:rsid w:val="00EA1FE7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21B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328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530"/>
    <w:rsid w:val="00EE1681"/>
    <w:rsid w:val="00EE17C5"/>
    <w:rsid w:val="00EE1D62"/>
    <w:rsid w:val="00EE2049"/>
    <w:rsid w:val="00EE2700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19"/>
    <w:rsid w:val="00EF419B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EF7D2A"/>
    <w:rsid w:val="00F0006E"/>
    <w:rsid w:val="00F00A02"/>
    <w:rsid w:val="00F024CC"/>
    <w:rsid w:val="00F02561"/>
    <w:rsid w:val="00F0347E"/>
    <w:rsid w:val="00F0393B"/>
    <w:rsid w:val="00F03BB0"/>
    <w:rsid w:val="00F03D33"/>
    <w:rsid w:val="00F041DF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FEB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5A87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C4D"/>
    <w:rsid w:val="00F6017D"/>
    <w:rsid w:val="00F60E2A"/>
    <w:rsid w:val="00F61269"/>
    <w:rsid w:val="00F614A5"/>
    <w:rsid w:val="00F6207B"/>
    <w:rsid w:val="00F62A2C"/>
    <w:rsid w:val="00F62DBC"/>
    <w:rsid w:val="00F6344B"/>
    <w:rsid w:val="00F6415B"/>
    <w:rsid w:val="00F64610"/>
    <w:rsid w:val="00F64710"/>
    <w:rsid w:val="00F65EAB"/>
    <w:rsid w:val="00F66569"/>
    <w:rsid w:val="00F666D4"/>
    <w:rsid w:val="00F66F85"/>
    <w:rsid w:val="00F67FCE"/>
    <w:rsid w:val="00F70236"/>
    <w:rsid w:val="00F70720"/>
    <w:rsid w:val="00F70EB4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0A8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3B0"/>
    <w:rsid w:val="00F855A9"/>
    <w:rsid w:val="00F85C85"/>
    <w:rsid w:val="00F85C93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97BB5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21A1"/>
    <w:rsid w:val="00FB34BA"/>
    <w:rsid w:val="00FB486B"/>
    <w:rsid w:val="00FB4D11"/>
    <w:rsid w:val="00FB70E0"/>
    <w:rsid w:val="00FB7728"/>
    <w:rsid w:val="00FC04DF"/>
    <w:rsid w:val="00FC0948"/>
    <w:rsid w:val="00FC11B5"/>
    <w:rsid w:val="00FC250B"/>
    <w:rsid w:val="00FC259B"/>
    <w:rsid w:val="00FC271D"/>
    <w:rsid w:val="00FC2A79"/>
    <w:rsid w:val="00FC3021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43B3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바탕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바탕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norpahj\Documents\Local%203GPP%20copy\SA1%20Dubrovnik%202018\docs\S1-181081.zip" TargetMode="External"/><Relationship Id="rId18" Type="http://schemas.openxmlformats.org/officeDocument/2006/relationships/hyperlink" Target="file:///C:\Users\norpahj\Documents\Local%203GPP%20copy\SA1%20Dubrovnik%202018\docs\S1-181301.zip" TargetMode="External"/><Relationship Id="rId26" Type="http://schemas.openxmlformats.org/officeDocument/2006/relationships/hyperlink" Target="file:///C:\Users\norpahj\Documents\Local%203GPP%20copy\SA1%20Dubrovnik%202018\docs\S1-181200.zip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norpahj\Documents\Local%203GPP%20copy\SA1%20Dubrovnik%202018\docs\S1-181195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file:///C:\Users\norpahj\Documents\Local%203GPP%20copy\SA1%20Dubrovnik%202018\docs\S1-181080.zip" TargetMode="External"/><Relationship Id="rId17" Type="http://schemas.openxmlformats.org/officeDocument/2006/relationships/hyperlink" Target="file:///C:\Users\norpahj\Documents\Local%203GPP%20copy\SA1%20Dubrovnik%202018\docs\S1-181300.zip" TargetMode="External"/><Relationship Id="rId25" Type="http://schemas.openxmlformats.org/officeDocument/2006/relationships/hyperlink" Target="file:///C:\Users\norpahj\Documents\Local%203GPP%20copy\SA1%20Dubrovnik%202018\docs\S1-181199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norpahj\Documents\Local%203GPP%20copy\SA1%20Dubrovnik%202018\docs\S1-181328.zip" TargetMode="External"/><Relationship Id="rId20" Type="http://schemas.openxmlformats.org/officeDocument/2006/relationships/hyperlink" Target="file:///C:\Users\norpahj\Documents\Local%203GPP%20copy\SA1%20Dubrovnik%202018\docs\S1-181194.zip" TargetMode="External"/><Relationship Id="rId29" Type="http://schemas.openxmlformats.org/officeDocument/2006/relationships/hyperlink" Target="file:///C:\Users\norpahj\Documents\Local%203GPP%20copy\SA1%20Dubrovnik%202018\docs\S1-181302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norpahj\Documents\Local%203GPP%20copy\SA1%20Dubrovnik%202018\docs\S1-181079.zip" TargetMode="External"/><Relationship Id="rId24" Type="http://schemas.openxmlformats.org/officeDocument/2006/relationships/hyperlink" Target="file:///C:\Users\norpahj\Documents\Local%203GPP%20copy\SA1%20Dubrovnik%202018\docs\S1-181198.zip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C:\Users\norpahj\Documents\Local%203GPP%20copy\SA1%20Dubrovnik%202018\docs\S1-181083.zip" TargetMode="External"/><Relationship Id="rId23" Type="http://schemas.openxmlformats.org/officeDocument/2006/relationships/hyperlink" Target="file:///C:\Users\norpahj\Documents\Local%203GPP%20copy\SA1%20Dubrovnik%202018\docs\S1-181197.zip" TargetMode="External"/><Relationship Id="rId28" Type="http://schemas.openxmlformats.org/officeDocument/2006/relationships/hyperlink" Target="file:///C:\Users\norpahj\Documents\Local%203GPP%20copy\SA1%20Dubrovnik%202018\docs\S1-181202.zip" TargetMode="External"/><Relationship Id="rId10" Type="http://schemas.openxmlformats.org/officeDocument/2006/relationships/hyperlink" Target="file:///C:\Users\norpahj\Documents\Local%203GPP%20copy\SA1%20Dubrovnik%202018\docs\S1-181078.zip" TargetMode="External"/><Relationship Id="rId19" Type="http://schemas.openxmlformats.org/officeDocument/2006/relationships/hyperlink" Target="file:///C:\Users\norpahj\Documents\Local%203GPP%20copy\SA1%20Dubrovnik%202018\docs\S1-181193.zip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file:///C:\Users\norpahj\Documents\Local%203GPP%20copy\SA1%20Dubrovnik%202018\docs\S1-181205.zip" TargetMode="External"/><Relationship Id="rId14" Type="http://schemas.openxmlformats.org/officeDocument/2006/relationships/hyperlink" Target="file:///C:\Users\norpahj\Documents\Local%203GPP%20copy\SA1%20Dubrovnik%202018\docs\S1-181082.zip" TargetMode="External"/><Relationship Id="rId22" Type="http://schemas.openxmlformats.org/officeDocument/2006/relationships/hyperlink" Target="file:///C:\Users\norpahj\Documents\Local%203GPP%20copy\SA1%20Dubrovnik%202018\docs\S1-181196.zip" TargetMode="External"/><Relationship Id="rId27" Type="http://schemas.openxmlformats.org/officeDocument/2006/relationships/hyperlink" Target="file:///C:\Users\norpahj\Documents\Local%203GPP%20copy\SA1%20Dubrovnik%202018\docs\S1-181201.zip" TargetMode="Externa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dong.le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A40F30-2D27-48D5-A899-FF2CE8843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9</TotalTime>
  <Pages>5</Pages>
  <Words>1108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7416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kidong.lee</cp:lastModifiedBy>
  <cp:revision>8</cp:revision>
  <dcterms:created xsi:type="dcterms:W3CDTF">2018-05-07T07:44:00Z</dcterms:created>
  <dcterms:modified xsi:type="dcterms:W3CDTF">2018-05-09T17:59:00Z</dcterms:modified>
</cp:coreProperties>
</file>